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558B8C7C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10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6B2715" w:rsidRPr="006B2715">
        <w:rPr>
          <w:noProof w:val="0"/>
          <w:sz w:val="24"/>
          <w:lang w:eastAsia="ja-JP"/>
        </w:rPr>
        <w:t>R3-2066</w:t>
      </w:r>
      <w:r w:rsidR="006B2715">
        <w:rPr>
          <w:noProof w:val="0"/>
          <w:sz w:val="24"/>
          <w:lang w:eastAsia="ja-JP"/>
        </w:rPr>
        <w:t>20</w:t>
      </w:r>
      <w:bookmarkStart w:id="1" w:name="_GoBack"/>
      <w:bookmarkEnd w:id="1"/>
    </w:p>
    <w:p w14:paraId="296DE2BF" w14:textId="1470E6C7" w:rsidR="006C0ABA" w:rsidRPr="00147B6F" w:rsidRDefault="00DA7CE4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2</w:t>
      </w:r>
      <w:r w:rsidR="00736223" w:rsidRPr="00736223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736223" w:rsidRPr="00736223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736223" w:rsidRPr="00736223">
        <w:rPr>
          <w:rFonts w:eastAsia="Batang"/>
          <w:color w:val="000000"/>
          <w:sz w:val="24"/>
          <w:szCs w:val="24"/>
        </w:rPr>
        <w:t xml:space="preserve"> 2020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D531315" w:rsidR="001E41F3" w:rsidRPr="00F42DBA" w:rsidRDefault="00FC1426" w:rsidP="00547111">
            <w:pPr>
              <w:pStyle w:val="CRCoverPage"/>
              <w:spacing w:after="0"/>
              <w:rPr>
                <w:noProof/>
              </w:rPr>
            </w:pPr>
            <w:r w:rsidRPr="00FC1426"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213B2C91" w:rsidR="001E41F3" w:rsidRPr="00410371" w:rsidRDefault="00DA7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931F03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DA7CE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669AE536" w:rsidR="001E41F3" w:rsidRDefault="00DA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Inter-system direct data forwarding and E1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5ABA16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A7CE4">
              <w:rPr>
                <w:noProof/>
              </w:rPr>
              <w:t>2</w:t>
            </w:r>
            <w:r w:rsidR="00056861">
              <w:rPr>
                <w:noProof/>
              </w:rPr>
              <w:t>2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7208" w14:textId="77777777" w:rsidR="008B73C4" w:rsidRDefault="005E4CE1" w:rsidP="006C0ABA">
            <w:pPr>
              <w:pStyle w:val="CRCoverPage"/>
              <w:spacing w:after="0"/>
            </w:pPr>
            <w:r>
              <w:t>For inter-system direct data forwarding involving a disaggregated source gNB, there is no mechanism to indicate to the gNB-CU-UP that the forwarded packets should be sent without PDCP SN and QFI Information, as specified in TS 38.300.</w:t>
            </w:r>
          </w:p>
          <w:p w14:paraId="276F71C7" w14:textId="77777777" w:rsidR="005E4CE1" w:rsidRDefault="005E4CE1" w:rsidP="006C0ABA">
            <w:pPr>
              <w:pStyle w:val="CRCoverPage"/>
              <w:spacing w:after="0"/>
            </w:pPr>
            <w:r>
              <w:t xml:space="preserve">Also, there is no signalling to indicate to the gNB-CU-UP that more than one forwarding tunnel has to be established from the source gNB-CU-UP for a DRB, if the </w:t>
            </w:r>
            <w:r w:rsidR="00E26006" w:rsidRPr="00E26006">
              <w:t>flow to DRB mapping is different with respect to flow to E-RAB mapping</w:t>
            </w:r>
            <w:r w:rsidR="00E26006">
              <w:t>.</w:t>
            </w:r>
          </w:p>
          <w:p w14:paraId="2C185281" w14:textId="7F32AD91" w:rsidR="009D55B2" w:rsidRDefault="009D55B2" w:rsidP="006C0ABA">
            <w:pPr>
              <w:pStyle w:val="CRCoverPage"/>
              <w:spacing w:after="0"/>
              <w:rPr>
                <w:noProof/>
              </w:rPr>
            </w:pPr>
            <w:r>
              <w:t>For 4G to 5G HO, the gNB-CU-UP needs to know that the Bearer Context Setup is associated to an inter-system handover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DC2AA" w14:textId="465ADD2C" w:rsidR="00A15E58" w:rsidRPr="009D55B2" w:rsidRDefault="00E26006" w:rsidP="00E2600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9D55B2">
              <w:t xml:space="preserve">Add an optional </w:t>
            </w:r>
            <w:r w:rsidR="00A840EA" w:rsidRPr="009D55B2">
              <w:rPr>
                <w:i/>
                <w:iCs/>
              </w:rPr>
              <w:t xml:space="preserve">DL </w:t>
            </w:r>
            <w:r w:rsidRPr="009D55B2">
              <w:rPr>
                <w:i/>
                <w:iCs/>
              </w:rPr>
              <w:t>Data Forwarding Information</w:t>
            </w:r>
            <w:r w:rsidRPr="009D55B2">
              <w:t xml:space="preserve"> IE</w:t>
            </w:r>
            <w:r w:rsidR="009D55B2" w:rsidRPr="009D55B2">
              <w:t xml:space="preserve"> to the Bearer Context Modification Request message, containing a list of DL Data Forwarding tunnels and the associated QoS Flows to be forwarded on each tunnel, and a new </w:t>
            </w:r>
            <w:r w:rsidR="009D55B2" w:rsidRPr="009D55B2">
              <w:rPr>
                <w:i/>
                <w:iCs/>
              </w:rPr>
              <w:t>Omit PDCP SN and QFI Info</w:t>
            </w:r>
            <w:r w:rsidR="009D55B2" w:rsidRPr="009D55B2">
              <w:t xml:space="preserve"> IE</w:t>
            </w:r>
          </w:p>
          <w:p w14:paraId="2B89FFEF" w14:textId="6633C622" w:rsidR="00E26006" w:rsidRPr="009D55B2" w:rsidRDefault="00E26006" w:rsidP="00E2600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9D55B2">
              <w:t>Add a</w:t>
            </w:r>
            <w:r w:rsidR="009D55B2" w:rsidRPr="009D55B2">
              <w:t>n</w:t>
            </w:r>
            <w:r w:rsidRPr="009D55B2">
              <w:t xml:space="preserve"> </w:t>
            </w:r>
            <w:r w:rsidR="009D55B2" w:rsidRPr="009D55B2">
              <w:rPr>
                <w:i/>
                <w:iCs/>
              </w:rPr>
              <w:t>Inter-system handover</w:t>
            </w:r>
            <w:r w:rsidR="009D55B2" w:rsidRPr="009D55B2">
              <w:t xml:space="preserve"> IE to the Bearer Context Setup Request message</w:t>
            </w:r>
          </w:p>
          <w:p w14:paraId="19F68FE7" w14:textId="77777777" w:rsidR="00F66F93" w:rsidRDefault="00F66F93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C7D02" w14:textId="29544530" w:rsidR="00E26006" w:rsidRDefault="005949A2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>of inter-system direct data forwarding involving a disaggregated source gNB, the gNB-CU-UP cannot forward packets as specified in TS 38.300.</w:t>
            </w:r>
          </w:p>
          <w:p w14:paraId="06F203BA" w14:textId="075FC4C5" w:rsidR="00A15E58" w:rsidRDefault="00E26006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E26006">
              <w:rPr>
                <w:noProof/>
              </w:rPr>
              <w:t xml:space="preserve">Direct data forwarding from 5GS to EPS </w:t>
            </w:r>
            <w:r>
              <w:rPr>
                <w:noProof/>
              </w:rPr>
              <w:t>is not</w:t>
            </w:r>
            <w:r w:rsidRPr="00E26006">
              <w:rPr>
                <w:noProof/>
              </w:rPr>
              <w:t xml:space="preserve"> supported in case flow to DRB mapping is different with respect to flow to E-RAB mapping</w:t>
            </w:r>
            <w:r>
              <w:rPr>
                <w:noProof/>
              </w:rPr>
              <w:t>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42BF8E6" w:rsidR="00A15E58" w:rsidRPr="00A840EA" w:rsidRDefault="00E86132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840EA">
              <w:rPr>
                <w:noProof/>
              </w:rPr>
              <w:t xml:space="preserve">8.3.1.2, </w:t>
            </w:r>
            <w:r w:rsidR="005949A2" w:rsidRPr="00A840EA">
              <w:rPr>
                <w:noProof/>
              </w:rPr>
              <w:t xml:space="preserve">8.3.2.2, </w:t>
            </w:r>
            <w:r w:rsidRPr="00A840EA">
              <w:rPr>
                <w:noProof/>
              </w:rPr>
              <w:t xml:space="preserve">9.2.2.1, </w:t>
            </w:r>
            <w:r w:rsidR="005949A2" w:rsidRPr="00A840EA">
              <w:rPr>
                <w:noProof/>
              </w:rPr>
              <w:t>9.3.</w:t>
            </w:r>
            <w:r w:rsidR="00A840EA" w:rsidRPr="00A840EA">
              <w:rPr>
                <w:noProof/>
              </w:rPr>
              <w:t>1</w:t>
            </w:r>
            <w:r w:rsidR="005949A2" w:rsidRPr="00A840EA">
              <w:rPr>
                <w:noProof/>
              </w:rPr>
              <w:t>.</w:t>
            </w:r>
            <w:r w:rsidRPr="00A840EA">
              <w:rPr>
                <w:noProof/>
              </w:rPr>
              <w:t>x (new)</w:t>
            </w:r>
            <w:r w:rsidR="00881098" w:rsidRPr="00A840EA">
              <w:rPr>
                <w:noProof/>
              </w:rPr>
              <w:t xml:space="preserve">, </w:t>
            </w:r>
            <w:r w:rsidR="00A840EA" w:rsidRPr="00A840EA">
              <w:rPr>
                <w:noProof/>
              </w:rPr>
              <w:t xml:space="preserve">9.3.3.11, 9.4.4, </w:t>
            </w:r>
            <w:r w:rsidR="00881098" w:rsidRPr="00A840EA">
              <w:rPr>
                <w:noProof/>
              </w:rPr>
              <w:t>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28CD9683" w:rsidR="00A15E58" w:rsidRDefault="00E26006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213EAAA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D854E79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6006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7BC70432" w14:textId="77777777" w:rsidR="00E95E47" w:rsidRPr="00D629EF" w:rsidRDefault="00E95E47" w:rsidP="00E95E47">
      <w:pPr>
        <w:pStyle w:val="Heading3"/>
      </w:pPr>
      <w:bookmarkStart w:id="8" w:name="_Toc20955493"/>
      <w:bookmarkStart w:id="9" w:name="_Toc29460919"/>
      <w:bookmarkStart w:id="10" w:name="_Toc29505651"/>
      <w:bookmarkStart w:id="11" w:name="_Toc36556176"/>
      <w:bookmarkStart w:id="12" w:name="_Toc45881615"/>
      <w:bookmarkStart w:id="13" w:name="_Toc51852249"/>
      <w:r w:rsidRPr="00D629EF">
        <w:t>8.3.1</w:t>
      </w:r>
      <w:r w:rsidRPr="00D629EF">
        <w:tab/>
        <w:t>Bearer Context Setup</w:t>
      </w:r>
      <w:bookmarkEnd w:id="8"/>
      <w:bookmarkEnd w:id="9"/>
      <w:bookmarkEnd w:id="10"/>
      <w:bookmarkEnd w:id="11"/>
      <w:bookmarkEnd w:id="12"/>
      <w:bookmarkEnd w:id="13"/>
    </w:p>
    <w:p w14:paraId="1CF8E4E2" w14:textId="77777777" w:rsidR="00E95E47" w:rsidRPr="00D629EF" w:rsidRDefault="00E95E47" w:rsidP="00E95E47">
      <w:pPr>
        <w:pStyle w:val="Heading4"/>
      </w:pPr>
      <w:bookmarkStart w:id="14" w:name="_Toc20955494"/>
      <w:bookmarkStart w:id="15" w:name="_Toc29460920"/>
      <w:bookmarkStart w:id="16" w:name="_Toc29505652"/>
      <w:bookmarkStart w:id="17" w:name="_Toc36556177"/>
      <w:bookmarkStart w:id="18" w:name="_Toc45881616"/>
      <w:bookmarkStart w:id="19" w:name="_Toc51852250"/>
      <w:r w:rsidRPr="00D629EF">
        <w:t>8.3.1.1</w:t>
      </w:r>
      <w:r w:rsidRPr="00D629EF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1371692D" w14:textId="77777777" w:rsidR="00E95E47" w:rsidRPr="00D629EF" w:rsidRDefault="00E95E47" w:rsidP="00E95E47">
      <w:r w:rsidRPr="00D629EF">
        <w:t>The purpose of the Bearer Context Setup procedure is to allow the gNB-CU-CP to establish a bearer context in the gNB-CU-UP. The procedure uses UE-associated signalling.</w:t>
      </w:r>
    </w:p>
    <w:p w14:paraId="00DCAA3C" w14:textId="77777777" w:rsidR="00E95E47" w:rsidRPr="00D629EF" w:rsidRDefault="00E95E47" w:rsidP="00E95E47">
      <w:pPr>
        <w:pStyle w:val="Heading4"/>
      </w:pPr>
      <w:bookmarkStart w:id="20" w:name="_Toc20955495"/>
      <w:bookmarkStart w:id="21" w:name="_Toc29460921"/>
      <w:bookmarkStart w:id="22" w:name="_Toc29505653"/>
      <w:bookmarkStart w:id="23" w:name="_Toc36556178"/>
      <w:bookmarkStart w:id="24" w:name="_Toc45881617"/>
      <w:bookmarkStart w:id="25" w:name="_Toc51852251"/>
      <w:r w:rsidRPr="00D629EF">
        <w:t>8.3.1.2</w:t>
      </w:r>
      <w:r w:rsidRPr="00D629EF"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14:paraId="2C7B6CD5" w14:textId="77777777" w:rsidR="00E95E47" w:rsidRPr="00D629EF" w:rsidRDefault="00E95E47" w:rsidP="00E95E47">
      <w:pPr>
        <w:pStyle w:val="TH"/>
      </w:pPr>
      <w:r w:rsidRPr="00D629EF">
        <w:object w:dxaOrig="7470" w:dyaOrig="3211" w14:anchorId="1EE44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64925697" r:id="rId17"/>
        </w:object>
      </w:r>
    </w:p>
    <w:p w14:paraId="160AE13A" w14:textId="77777777" w:rsidR="00E95E47" w:rsidRPr="00D629EF" w:rsidRDefault="00E95E47" w:rsidP="00E95E47">
      <w:pPr>
        <w:pStyle w:val="TF"/>
      </w:pPr>
      <w:r w:rsidRPr="00D629EF">
        <w:t>Figure 8.3.1.2-1: Bearer Context Setup procedure: Successful Operation.</w:t>
      </w:r>
    </w:p>
    <w:p w14:paraId="3A6F35BD" w14:textId="77777777" w:rsidR="00E95E47" w:rsidRPr="00D629EF" w:rsidRDefault="00E95E47" w:rsidP="00E95E47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76D76AD" w14:textId="77777777" w:rsidR="00E95E47" w:rsidRPr="00D629EF" w:rsidRDefault="00E95E47" w:rsidP="00E95E47">
      <w:r w:rsidRPr="00D629EF">
        <w:t>The gNB-CU-UP shall report to the gNB-CU-CP, in the BEARER CONTEXT SETUP RESPONSE message, the result for all the requested resources in the following way:</w:t>
      </w:r>
    </w:p>
    <w:p w14:paraId="1D6EB94B" w14:textId="77777777" w:rsidR="00E95E47" w:rsidRPr="00D629EF" w:rsidRDefault="00E95E47" w:rsidP="00E95E47">
      <w:pPr>
        <w:ind w:left="284"/>
      </w:pPr>
      <w:r w:rsidRPr="00D629EF">
        <w:t>For E-UTRAN:</w:t>
      </w:r>
    </w:p>
    <w:p w14:paraId="3BC7420C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63D8AFE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20A1ACC" w14:textId="77777777" w:rsidR="00E95E47" w:rsidRPr="00D629EF" w:rsidRDefault="00E95E47" w:rsidP="00E95E47">
      <w:pPr>
        <w:ind w:left="284"/>
      </w:pPr>
      <w:r w:rsidRPr="00D629EF">
        <w:t>For NG-RAN:</w:t>
      </w:r>
    </w:p>
    <w:p w14:paraId="38B2ECDC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3358B37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82A87E8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2ACC1B3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88FB198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0B9CC53A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846ED9B" w14:textId="77777777" w:rsidR="00E95E47" w:rsidRPr="00D629EF" w:rsidRDefault="00E95E47" w:rsidP="00E95E47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4161B3D" w14:textId="77777777" w:rsidR="00E95E47" w:rsidRPr="00D629EF" w:rsidRDefault="00E95E47" w:rsidP="00E95E47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F1FDB64" w14:textId="77777777" w:rsidR="00E95E47" w:rsidRPr="00D629EF" w:rsidRDefault="00E95E47" w:rsidP="00E95E47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43031EA" w14:textId="77777777" w:rsidR="00E95E47" w:rsidRPr="00D629EF" w:rsidRDefault="00E95E47" w:rsidP="00E95E47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7F7CCC0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5876CD6C" w14:textId="77777777" w:rsidR="00E95E47" w:rsidRPr="00D629EF" w:rsidRDefault="00E95E47" w:rsidP="00E95E47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0B382BF" w14:textId="77777777" w:rsidR="00E95E47" w:rsidRPr="00D629EF" w:rsidRDefault="00E95E47" w:rsidP="00E95E47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61ABC369" w14:textId="77777777" w:rsidR="00E95E47" w:rsidRPr="00D629EF" w:rsidRDefault="00E95E47" w:rsidP="00E95E47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5746DD0" w14:textId="77777777" w:rsidR="00E95E47" w:rsidRPr="00D629EF" w:rsidRDefault="00E95E47" w:rsidP="00E95E4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EA56FCC" w14:textId="77777777" w:rsidR="00E95E47" w:rsidRPr="00D629EF" w:rsidRDefault="00E95E47" w:rsidP="00E95E4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1BBEB788" w14:textId="77777777" w:rsidR="00E95E47" w:rsidRPr="00D629EF" w:rsidRDefault="00E95E47" w:rsidP="00E95E47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7E93AEC0" w14:textId="77777777" w:rsidR="00E95E47" w:rsidRPr="00D629EF" w:rsidRDefault="00E95E47" w:rsidP="00E95E47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02A3ED7F" w14:textId="77777777" w:rsidR="00E95E47" w:rsidRDefault="00E95E47" w:rsidP="00E95E47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5DACA6C" w14:textId="77777777" w:rsidR="00E95E47" w:rsidRPr="00D629EF" w:rsidRDefault="00E95E47" w:rsidP="00E95E47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gNB-CU-UP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intra-gNB-DU CA.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request concerns for DC-based packet duplication where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15946E4D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7A583B03" w14:textId="77777777" w:rsidR="00E95E47" w:rsidRPr="00D629EF" w:rsidRDefault="00E95E47" w:rsidP="00E95E47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25DCE764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6A5A033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AFF9932" w14:textId="77777777" w:rsidR="00E95E47" w:rsidRDefault="00E95E47" w:rsidP="00E95E47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7AA4F6BE" w14:textId="77777777" w:rsidR="00E95E47" w:rsidRDefault="00E95E47" w:rsidP="00E95E47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59AC03A" w14:textId="77777777" w:rsidR="00E95E47" w:rsidRDefault="00E95E47" w:rsidP="00E95E47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CCD2572" w14:textId="77777777" w:rsidR="00E95E47" w:rsidRDefault="00E95E47" w:rsidP="00E95E47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25225EFB" w14:textId="77777777" w:rsidR="00E95E47" w:rsidRPr="00D629EF" w:rsidRDefault="00E95E47" w:rsidP="00E95E4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2A2917C" w14:textId="77777777" w:rsidR="00E95E47" w:rsidRPr="00D629EF" w:rsidRDefault="00E95E47" w:rsidP="00E95E47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21B414C5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148D916D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1610BD7F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1B425BC6" w14:textId="77777777" w:rsidR="00E95E47" w:rsidRDefault="00E95E47" w:rsidP="00E95E47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5BC77BF7" w14:textId="77777777" w:rsidR="00E95E47" w:rsidRDefault="00E95E47" w:rsidP="00E95E47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EEBA60C" w14:textId="77777777" w:rsidR="00E95E47" w:rsidRDefault="00E95E47" w:rsidP="00E95E47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014DE2BF" w14:textId="77777777" w:rsidR="00E95E47" w:rsidRPr="00D629EF" w:rsidRDefault="00E95E47" w:rsidP="00E95E47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24005856" w14:textId="77777777" w:rsidR="00E95E47" w:rsidRDefault="00E95E47" w:rsidP="00E95E47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C498F65" w14:textId="77777777" w:rsidR="00E95E47" w:rsidRDefault="00E95E47" w:rsidP="00E95E47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D0EE4DA" w14:textId="77777777" w:rsidR="00E95E47" w:rsidRDefault="00E95E47" w:rsidP="00E95E47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6F6E688B" w14:textId="77777777" w:rsidR="00E95E47" w:rsidRDefault="00E95E47" w:rsidP="00E95E47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79AD8551" w14:textId="77777777" w:rsidR="00E95E47" w:rsidRDefault="00E95E47" w:rsidP="00E95E47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0E07921" w14:textId="77777777" w:rsidR="00E95E47" w:rsidRDefault="00E95E47" w:rsidP="00E95E47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0E938E7B" w14:textId="77777777" w:rsidR="00E95E47" w:rsidRDefault="00E95E47" w:rsidP="00E95E47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4DCDAD98" w14:textId="77777777" w:rsidR="00E95E47" w:rsidRDefault="00E95E47" w:rsidP="00E95E47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668980CD" w14:textId="77777777" w:rsidR="00E95E47" w:rsidRPr="00D629EF" w:rsidRDefault="00E95E47" w:rsidP="00E95E47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664A1805" w14:textId="0650EE2D" w:rsidR="003F2DCB" w:rsidRDefault="00E95E47" w:rsidP="003F2DCB">
      <w:pPr>
        <w:rPr>
          <w:ins w:id="26" w:author="Ericsson User" w:date="2020-10-22T11:00:00Z"/>
        </w:rPr>
      </w:pPr>
      <w:bookmarkStart w:id="27" w:name="_Toc20955496"/>
      <w:bookmarkStart w:id="28" w:name="_Toc29460922"/>
      <w:bookmarkStart w:id="29" w:name="_Toc29505654"/>
      <w:bookmarkStart w:id="30" w:name="_Toc36556179"/>
      <w:bookmarkStart w:id="31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  <w:ins w:id="32" w:author="Ericsson User" w:date="2020-10-22T11:00:00Z">
        <w:r w:rsidR="003F2DCB" w:rsidRPr="003F2DCB">
          <w:t xml:space="preserve"> </w:t>
        </w:r>
      </w:ins>
    </w:p>
    <w:p w14:paraId="511D99FA" w14:textId="5DA2F419" w:rsidR="00FF69A4" w:rsidRPr="00D629EF" w:rsidRDefault="003F2DCB" w:rsidP="003F2DCB">
      <w:ins w:id="33" w:author="Ericsson User" w:date="2020-10-22T11:00:00Z">
        <w:r>
          <w:t xml:space="preserve">If the </w:t>
        </w:r>
        <w:r w:rsidRPr="00FF69A4">
          <w:rPr>
            <w:i/>
            <w:iCs/>
          </w:rPr>
          <w:t>Inter-system handover</w:t>
        </w:r>
        <w:r>
          <w:t xml:space="preserve"> 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gNB-CU-UP shall consider that the procedure is associated to an inter-system handover and shall take this information into account for the forwarded data received from the source node.</w:t>
        </w:r>
      </w:ins>
    </w:p>
    <w:p w14:paraId="77D4AFCF" w14:textId="77777777" w:rsidR="00E95E47" w:rsidRPr="00D629EF" w:rsidRDefault="00E95E47" w:rsidP="00E95E47">
      <w:pPr>
        <w:pStyle w:val="Heading4"/>
      </w:pPr>
      <w:bookmarkStart w:id="34" w:name="_Toc51852252"/>
      <w:r w:rsidRPr="00D629EF">
        <w:t>8.3.1.3</w:t>
      </w:r>
      <w:r w:rsidRPr="00D629EF">
        <w:tab/>
        <w:t>Unsuccessful Operation</w:t>
      </w:r>
      <w:bookmarkEnd w:id="27"/>
      <w:bookmarkEnd w:id="28"/>
      <w:bookmarkEnd w:id="29"/>
      <w:bookmarkEnd w:id="30"/>
      <w:bookmarkEnd w:id="31"/>
      <w:bookmarkEnd w:id="34"/>
    </w:p>
    <w:p w14:paraId="35698825" w14:textId="77777777" w:rsidR="00E95E47" w:rsidRPr="00D629EF" w:rsidRDefault="00E95E47" w:rsidP="00E95E47">
      <w:pPr>
        <w:pStyle w:val="TH"/>
      </w:pPr>
      <w:r w:rsidRPr="00D629EF">
        <w:object w:dxaOrig="7470" w:dyaOrig="3211" w14:anchorId="3616ACB6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64925698" r:id="rId19"/>
        </w:object>
      </w:r>
    </w:p>
    <w:p w14:paraId="2C98B54E" w14:textId="77777777" w:rsidR="00E95E47" w:rsidRPr="00D629EF" w:rsidRDefault="00E95E47" w:rsidP="00E95E47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79703E36" w14:textId="77777777" w:rsidR="00E95E47" w:rsidRPr="00D629EF" w:rsidRDefault="00E95E47" w:rsidP="00E95E47">
      <w:pPr>
        <w:rPr>
          <w:rFonts w:eastAsia="Yu Mincho"/>
        </w:rPr>
      </w:pPr>
      <w:r w:rsidRPr="00D629EF">
        <w:rPr>
          <w:rFonts w:eastAsia="Yu Mincho"/>
        </w:rPr>
        <w:lastRenderedPageBreak/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620F8564" w14:textId="77777777" w:rsidR="00E95E47" w:rsidRPr="00D629EF" w:rsidRDefault="00E95E47" w:rsidP="00E95E47">
      <w:pPr>
        <w:pStyle w:val="Heading4"/>
      </w:pPr>
      <w:bookmarkStart w:id="35" w:name="_Toc20955497"/>
      <w:bookmarkStart w:id="36" w:name="_Toc29460923"/>
      <w:bookmarkStart w:id="37" w:name="_Toc29505655"/>
      <w:bookmarkStart w:id="38" w:name="_Toc36556180"/>
      <w:bookmarkStart w:id="39" w:name="_Toc45881619"/>
      <w:bookmarkStart w:id="40" w:name="_Toc51852253"/>
      <w:r w:rsidRPr="00D629EF">
        <w:t>8.3.1.4</w:t>
      </w:r>
      <w:r w:rsidRPr="00D629EF">
        <w:tab/>
        <w:t>Abnormal Conditions</w:t>
      </w:r>
      <w:bookmarkEnd w:id="35"/>
      <w:bookmarkEnd w:id="36"/>
      <w:bookmarkEnd w:id="37"/>
      <w:bookmarkEnd w:id="38"/>
      <w:bookmarkEnd w:id="39"/>
      <w:bookmarkEnd w:id="40"/>
    </w:p>
    <w:p w14:paraId="087D3D33" w14:textId="77777777" w:rsidR="00E95E47" w:rsidRPr="00D629EF" w:rsidRDefault="00E95E47" w:rsidP="00E95E47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7A18845" w14:textId="77777777" w:rsidR="00E95E47" w:rsidRPr="00D629EF" w:rsidRDefault="00E95E47" w:rsidP="00E95E47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1AF5A87E" w14:textId="77777777" w:rsidR="00E95E47" w:rsidRPr="00D629EF" w:rsidRDefault="00E95E47" w:rsidP="00E95E47">
      <w:pPr>
        <w:pStyle w:val="Heading3"/>
      </w:pPr>
      <w:bookmarkStart w:id="41" w:name="_Toc20955498"/>
      <w:bookmarkStart w:id="42" w:name="_Toc29460924"/>
      <w:bookmarkStart w:id="43" w:name="_Toc29505656"/>
      <w:bookmarkStart w:id="44" w:name="_Toc36556181"/>
      <w:bookmarkStart w:id="45" w:name="_Toc45881620"/>
      <w:bookmarkStart w:id="46" w:name="_Toc51852254"/>
      <w:r w:rsidRPr="00D629EF">
        <w:t>8.3.2</w:t>
      </w:r>
      <w:r w:rsidRPr="00D629EF">
        <w:tab/>
        <w:t>Bearer Context Modification (gNB-CU-CP initiated)</w:t>
      </w:r>
      <w:bookmarkEnd w:id="41"/>
      <w:bookmarkEnd w:id="42"/>
      <w:bookmarkEnd w:id="43"/>
      <w:bookmarkEnd w:id="44"/>
      <w:bookmarkEnd w:id="45"/>
      <w:bookmarkEnd w:id="46"/>
      <w:r w:rsidRPr="00D629EF">
        <w:t xml:space="preserve"> </w:t>
      </w:r>
    </w:p>
    <w:p w14:paraId="5D4DB30D" w14:textId="77777777" w:rsidR="00E95E47" w:rsidRPr="00D629EF" w:rsidRDefault="00E95E47" w:rsidP="00E95E47">
      <w:pPr>
        <w:pStyle w:val="Heading4"/>
      </w:pPr>
      <w:bookmarkStart w:id="47" w:name="_Toc20955499"/>
      <w:bookmarkStart w:id="48" w:name="_Toc29460925"/>
      <w:bookmarkStart w:id="49" w:name="_Toc29505657"/>
      <w:bookmarkStart w:id="50" w:name="_Toc36556182"/>
      <w:bookmarkStart w:id="51" w:name="_Toc45881621"/>
      <w:bookmarkStart w:id="52" w:name="_Toc51852255"/>
      <w:r w:rsidRPr="00D629EF">
        <w:t>8.3.2.1</w:t>
      </w:r>
      <w:r w:rsidRPr="00D629EF">
        <w:tab/>
        <w:t>General</w:t>
      </w:r>
      <w:bookmarkEnd w:id="47"/>
      <w:bookmarkEnd w:id="48"/>
      <w:bookmarkEnd w:id="49"/>
      <w:bookmarkEnd w:id="50"/>
      <w:bookmarkEnd w:id="51"/>
      <w:bookmarkEnd w:id="52"/>
    </w:p>
    <w:p w14:paraId="08DAEC4B" w14:textId="77777777" w:rsidR="00E95E47" w:rsidRPr="00D629EF" w:rsidRDefault="00E95E47" w:rsidP="00E95E47">
      <w:r w:rsidRPr="00D629EF">
        <w:t>The purpose of the Bearer Context Modification procedure is to allow the gNB-CU-CP to modify a bearer context in the gNB-CU-UP. The procedure uses UE-associated signalling.</w:t>
      </w:r>
    </w:p>
    <w:p w14:paraId="51A7A24E" w14:textId="77777777" w:rsidR="00E95E47" w:rsidRPr="00D629EF" w:rsidRDefault="00E95E47" w:rsidP="00E95E47">
      <w:pPr>
        <w:pStyle w:val="Heading4"/>
      </w:pPr>
      <w:bookmarkStart w:id="53" w:name="_Toc20955500"/>
      <w:bookmarkStart w:id="54" w:name="_Toc29460926"/>
      <w:bookmarkStart w:id="55" w:name="_Toc29505658"/>
      <w:bookmarkStart w:id="56" w:name="_Toc36556183"/>
      <w:bookmarkStart w:id="57" w:name="_Toc45881622"/>
      <w:bookmarkStart w:id="58" w:name="_Toc51852256"/>
      <w:r w:rsidRPr="00D629EF">
        <w:t>8.3.2.2</w:t>
      </w:r>
      <w:r w:rsidRPr="00D629EF">
        <w:tab/>
        <w:t>Successful Operation</w:t>
      </w:r>
      <w:bookmarkEnd w:id="53"/>
      <w:bookmarkEnd w:id="54"/>
      <w:bookmarkEnd w:id="55"/>
      <w:bookmarkEnd w:id="56"/>
      <w:bookmarkEnd w:id="57"/>
      <w:bookmarkEnd w:id="58"/>
    </w:p>
    <w:p w14:paraId="270A78DB" w14:textId="77777777" w:rsidR="00E95E47" w:rsidRPr="00D629EF" w:rsidRDefault="00E95E47" w:rsidP="00E95E47">
      <w:pPr>
        <w:pStyle w:val="TH"/>
      </w:pPr>
      <w:r w:rsidRPr="00D629EF">
        <w:object w:dxaOrig="7470" w:dyaOrig="3211" w14:anchorId="1EEC8C39">
          <v:shape id="_x0000_i1027" type="#_x0000_t75" style="width:373.5pt;height:160.5pt" o:ole="">
            <v:imagedata r:id="rId20" o:title=""/>
          </v:shape>
          <o:OLEObject Type="Embed" ProgID="Visio.Drawing.15" ShapeID="_x0000_i1027" DrawAspect="Content" ObjectID="_1664925699" r:id="rId21"/>
        </w:object>
      </w:r>
    </w:p>
    <w:p w14:paraId="57CB4053" w14:textId="77777777" w:rsidR="00E95E47" w:rsidRPr="00D629EF" w:rsidRDefault="00E95E47" w:rsidP="00E95E47">
      <w:pPr>
        <w:pStyle w:val="TF"/>
      </w:pPr>
      <w:r w:rsidRPr="00D629EF">
        <w:t>Figure 8.3.2.2-1: Bearer Context Modification procedure: Successful Operation.</w:t>
      </w:r>
    </w:p>
    <w:p w14:paraId="2B6F9708" w14:textId="77777777" w:rsidR="00E95E47" w:rsidRPr="00D629EF" w:rsidRDefault="00E95E47" w:rsidP="00E95E47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7301D071" w14:textId="77777777" w:rsidR="00E95E47" w:rsidRPr="00D629EF" w:rsidRDefault="00E95E47" w:rsidP="00E95E47">
      <w:r w:rsidRPr="00D629EF">
        <w:t>The gNB-CU-UP shall report to the gNB-CU-CP, in the BEARER CONTEXT MODIFICATION RESPONSE message, the result for all the requested resources in the following way:</w:t>
      </w:r>
    </w:p>
    <w:p w14:paraId="27A66448" w14:textId="77777777" w:rsidR="00E95E47" w:rsidRPr="00D629EF" w:rsidRDefault="00E95E47" w:rsidP="00E95E47">
      <w:pPr>
        <w:ind w:left="284"/>
      </w:pPr>
      <w:r w:rsidRPr="00D629EF">
        <w:t>For E-UTRAN:</w:t>
      </w:r>
    </w:p>
    <w:p w14:paraId="3561E0EB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6FE6B25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96120C3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E32CD21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DF4413C" w14:textId="77777777" w:rsidR="00E95E47" w:rsidRPr="00D629EF" w:rsidRDefault="00E95E47" w:rsidP="00E95E47">
      <w:pPr>
        <w:ind w:left="284"/>
      </w:pPr>
      <w:r w:rsidRPr="00D629EF">
        <w:t>For NG-RAN:</w:t>
      </w:r>
    </w:p>
    <w:p w14:paraId="6E7750E5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9" w:name="_Hlk513630551"/>
      <w:r w:rsidRPr="00D629EF">
        <w:t xml:space="preserve">PDU Session Resources </w:t>
      </w:r>
      <w:bookmarkEnd w:id="5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2674093" w14:textId="77777777" w:rsidR="00E95E47" w:rsidRPr="00D629EF" w:rsidRDefault="00E95E47" w:rsidP="00E95E47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7E252A14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72CC4A02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22401B99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60" w:name="_Hlk527454371"/>
      <w:r w:rsidRPr="00D629EF">
        <w:t xml:space="preserve">successfully </w:t>
      </w:r>
      <w:bookmarkEnd w:id="6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06F9394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37D43D3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79FABD4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38FA401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89398DA" w14:textId="77777777" w:rsidR="00E95E47" w:rsidRPr="00D629EF" w:rsidRDefault="00E95E47" w:rsidP="00E95E47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715B988B" w14:textId="77777777" w:rsidR="00E95E47" w:rsidRPr="00D629EF" w:rsidRDefault="00E95E47" w:rsidP="00E95E47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1F7F2EC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002F2D44" w14:textId="77777777" w:rsidR="00E95E47" w:rsidRPr="00D629EF" w:rsidRDefault="00E95E47" w:rsidP="00E95E47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2CE841E7" w14:textId="77777777" w:rsidR="00E95E47" w:rsidRPr="00D629EF" w:rsidRDefault="00E95E47" w:rsidP="00E95E47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534F73C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3BFDA97D" w14:textId="77777777" w:rsidR="00E95E47" w:rsidRPr="00D629EF" w:rsidRDefault="00E95E47" w:rsidP="00E95E47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D5C0172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1DB02E82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AF4FEA2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61" w:name="_Hlk341089"/>
      <w:r w:rsidRPr="00D629EF">
        <w:rPr>
          <w:rFonts w:eastAsia="SimSun"/>
          <w:bCs/>
          <w:i/>
        </w:rPr>
        <w:t>PDCP SN Status Request</w:t>
      </w:r>
      <w:bookmarkEnd w:id="6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3D93250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E6C205E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522B959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02D6744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48DF9709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4B20D5C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DB75B22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E3029F3" w14:textId="77777777" w:rsidR="00E95E47" w:rsidRPr="00D629EF" w:rsidRDefault="00E95E47" w:rsidP="00E95E47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8C64032" w14:textId="77777777" w:rsidR="00E95E47" w:rsidRDefault="00E95E47" w:rsidP="00E95E47">
      <w:r>
        <w:t>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request concerns for DC-based packet </w:t>
      </w:r>
      <w:r>
        <w:rPr>
          <w:rFonts w:hint="eastAsia"/>
        </w:rPr>
        <w:t xml:space="preserve">duplication </w:t>
      </w:r>
      <w:r>
        <w:t xml:space="preserve">where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8998DD1" w14:textId="77777777" w:rsidR="00E95E47" w:rsidRPr="00D629EF" w:rsidRDefault="00E95E47" w:rsidP="00E95E47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05E241A1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3FC6187" w14:textId="77777777" w:rsidR="00E95E47" w:rsidRPr="00D629EF" w:rsidRDefault="00E95E47" w:rsidP="00E95E47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1436600C" w14:textId="77777777" w:rsidR="00E95E47" w:rsidRPr="00D629EF" w:rsidRDefault="00E95E47" w:rsidP="00E95E47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50F6456" w14:textId="77777777" w:rsidR="00E95E47" w:rsidRPr="00D629EF" w:rsidRDefault="00E95E47" w:rsidP="00E95E47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A88DEA8" w14:textId="77777777" w:rsidR="00E95E47" w:rsidRPr="00D629EF" w:rsidRDefault="00E95E47" w:rsidP="00E95E4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2FD29B57" w14:textId="77777777" w:rsidR="00E95E47" w:rsidRPr="00D629EF" w:rsidRDefault="00E95E47" w:rsidP="00E95E47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D9E16F2" w14:textId="77777777" w:rsidR="00E95E47" w:rsidRPr="00D629EF" w:rsidRDefault="00E95E47" w:rsidP="00E95E47">
      <w:pPr>
        <w:rPr>
          <w:lang w:eastAsia="zh-CN"/>
        </w:rPr>
      </w:pPr>
      <w:r w:rsidRPr="00D629EF">
        <w:rPr>
          <w:lang w:eastAsia="ja-JP"/>
        </w:rPr>
        <w:lastRenderedPageBreak/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4E3208C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8648482" w14:textId="77777777" w:rsidR="00E95E47" w:rsidRDefault="00E95E47" w:rsidP="00E95E47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533C4D8F" w14:textId="77777777" w:rsidR="00E95E47" w:rsidRDefault="00E95E47" w:rsidP="00E95E47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4B785B16" w14:textId="77777777" w:rsidR="00E95E47" w:rsidRDefault="00E95E47" w:rsidP="00E95E47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34B49A9" w14:textId="77777777" w:rsidR="00E95E47" w:rsidRPr="003B6C08" w:rsidRDefault="00E95E47" w:rsidP="00E95E47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5A55BD19" w14:textId="77777777" w:rsidR="00E95E47" w:rsidRPr="00D629EF" w:rsidRDefault="00E95E47" w:rsidP="00E95E47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264446B8" w14:textId="77777777" w:rsidR="00E95E47" w:rsidRPr="00D629EF" w:rsidRDefault="00E95E47" w:rsidP="00E95E47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459C422" w14:textId="77777777" w:rsidR="00E95E47" w:rsidRPr="00D629EF" w:rsidRDefault="00E95E47" w:rsidP="00E95E47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22C6042D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219AF230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049EBFC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3EEF0680" w14:textId="77777777" w:rsidR="00E95E47" w:rsidRPr="00D629EF" w:rsidRDefault="00E95E47" w:rsidP="00E95E47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72D9422D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13CCA4D9" w14:textId="77777777" w:rsidR="00E95E47" w:rsidRPr="00D629EF" w:rsidRDefault="00E95E47" w:rsidP="00E95E47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CDCCCE9" w14:textId="77777777" w:rsidR="00E95E47" w:rsidRPr="00D629EF" w:rsidRDefault="00E95E47" w:rsidP="00E95E47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</w:t>
      </w:r>
      <w:r w:rsidRPr="00D629EF">
        <w:rPr>
          <w:lang w:eastAsia="ja-JP"/>
        </w:rPr>
        <w:lastRenderedPageBreak/>
        <w:t xml:space="preserve">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DADC357" w14:textId="77777777" w:rsidR="00E95E47" w:rsidRPr="00D629EF" w:rsidRDefault="00E95E47" w:rsidP="00E95E47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E2B9906" w14:textId="77777777" w:rsidR="00E95E47" w:rsidRPr="00D629EF" w:rsidRDefault="00E95E47" w:rsidP="00E95E47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99A72C3" w14:textId="77777777" w:rsidR="00E95E47" w:rsidRDefault="00E95E47" w:rsidP="00E95E47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65319F25" w14:textId="77777777" w:rsidR="00E95E47" w:rsidRPr="00D761DC" w:rsidRDefault="00E95E47" w:rsidP="00E95E47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3BB33565" w14:textId="77777777" w:rsidR="00E95E47" w:rsidRDefault="00E95E47" w:rsidP="00E95E47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65142D32" w14:textId="77777777" w:rsidR="00E95E47" w:rsidRDefault="00E95E47" w:rsidP="00E95E47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>.</w:t>
      </w:r>
    </w:p>
    <w:p w14:paraId="5216B845" w14:textId="77777777" w:rsidR="00E95E47" w:rsidRPr="00D629EF" w:rsidRDefault="00E95E47" w:rsidP="00E95E47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195FD827" w14:textId="673CAEB0" w:rsidR="003F2DCB" w:rsidRDefault="00E95E47" w:rsidP="003F2DCB">
      <w:pPr>
        <w:rPr>
          <w:ins w:id="62" w:author="Ericsson User" w:date="2020-10-22T11:00:00Z"/>
        </w:rPr>
      </w:pPr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3" w:name="_Hlk32533067"/>
      <w:r w:rsidRPr="00D629EF">
        <w:t>as specified in TS 38.401 [2]</w:t>
      </w:r>
      <w:bookmarkEnd w:id="63"/>
      <w:r w:rsidRPr="00D629EF">
        <w:t>.</w:t>
      </w:r>
      <w:ins w:id="64" w:author="Ericsson User" w:date="2020-10-22T11:00:00Z">
        <w:r w:rsidR="003F2DCB" w:rsidRPr="003F2DCB">
          <w:t xml:space="preserve"> </w:t>
        </w:r>
      </w:ins>
    </w:p>
    <w:p w14:paraId="6DD1B1B8" w14:textId="124D32D1" w:rsidR="00381EEC" w:rsidRPr="00A840EA" w:rsidRDefault="003F2DCB" w:rsidP="003F2DCB">
      <w:ins w:id="65" w:author="Ericsson User" w:date="2020-10-22T11:00:00Z">
        <w:r>
          <w:rPr>
            <w:lang w:eastAsia="ja-JP"/>
          </w:rPr>
          <w:t xml:space="preserve">If the </w:t>
        </w:r>
        <w:r w:rsidRPr="00FF69A4">
          <w:rPr>
            <w:i/>
            <w:iCs/>
            <w:lang w:eastAsia="ja-JP"/>
          </w:rPr>
          <w:t>DL Data Forwarding Information</w:t>
        </w:r>
        <w:r w:rsidRPr="00A840EA">
          <w:rPr>
            <w:rFonts w:eastAsia="SimSun"/>
          </w:rPr>
          <w:t xml:space="preserve"> </w:t>
        </w:r>
        <w:r>
          <w:rPr>
            <w:rFonts w:eastAsia="SimSun"/>
          </w:rPr>
          <w:t>IE is included in the</w:t>
        </w:r>
        <w:r w:rsidRPr="00FF69A4">
          <w:t xml:space="preserve"> </w:t>
        </w:r>
        <w:r w:rsidRPr="00D629EF">
          <w:t>BEARER CONTEXT MODIFICATION REQUEST message</w:t>
        </w:r>
        <w:r>
          <w:t>.</w:t>
        </w:r>
        <w:r>
          <w:rPr>
            <w:rFonts w:eastAsia="SimSun"/>
          </w:rPr>
          <w:t xml:space="preserve"> </w:t>
        </w:r>
        <w:r w:rsidRPr="00A840EA">
          <w:rPr>
            <w:rFonts w:eastAsia="SimSun"/>
          </w:rPr>
          <w:t xml:space="preserve">If the </w:t>
        </w:r>
        <w:r w:rsidRPr="00A840EA">
          <w:rPr>
            <w:i/>
            <w:iCs/>
            <w:lang w:eastAsia="ja-JP"/>
          </w:rPr>
          <w:t>Omit PDCP SN and QFI Info</w:t>
        </w:r>
        <w:r w:rsidRPr="00A840EA">
          <w:rPr>
            <w:lang w:eastAsia="ja-JP"/>
          </w:rPr>
          <w:t xml:space="preserve"> IE is included in the </w:t>
        </w:r>
        <w:r w:rsidRPr="00FF69A4">
          <w:rPr>
            <w:i/>
            <w:iCs/>
            <w:lang w:eastAsia="ja-JP"/>
          </w:rPr>
          <w:t>DL Data Forwarding Information</w:t>
        </w:r>
        <w:r w:rsidRPr="00A840EA">
          <w:rPr>
            <w:rFonts w:eastAsia="SimSun"/>
          </w:rPr>
          <w:t xml:space="preserve"> </w:t>
        </w:r>
        <w:r>
          <w:rPr>
            <w:rFonts w:eastAsia="SimSun"/>
          </w:rPr>
          <w:t>IE</w:t>
        </w:r>
        <w:r w:rsidRPr="00A840EA">
          <w:rPr>
            <w:lang w:eastAsia="ja-JP"/>
          </w:rPr>
          <w:t>, the gNB-CU-UP shall forward each user packet as PDCP SDU without PDCP SN and QFI information, as defined in TS 38.300 [4].</w:t>
        </w:r>
      </w:ins>
    </w:p>
    <w:p w14:paraId="67C0630D" w14:textId="77777777" w:rsidR="00E95E47" w:rsidRPr="00624649" w:rsidRDefault="00E95E47" w:rsidP="00E95E47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(gNB-CU-CP initiated)</w:t>
      </w:r>
    </w:p>
    <w:p w14:paraId="5AA4DC49" w14:textId="77777777" w:rsidR="00E95E47" w:rsidRPr="00D629EF" w:rsidRDefault="00E95E47" w:rsidP="00E95E47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01A3D250" w14:textId="77777777" w:rsidR="00E95E47" w:rsidRPr="00D629EF" w:rsidRDefault="00E95E47" w:rsidP="00E95E47">
      <w:pPr>
        <w:pStyle w:val="Heading4"/>
      </w:pPr>
      <w:bookmarkStart w:id="66" w:name="_Toc20955501"/>
      <w:bookmarkStart w:id="67" w:name="_Toc29460927"/>
      <w:bookmarkStart w:id="68" w:name="_Toc29505659"/>
      <w:bookmarkStart w:id="69" w:name="_Toc36556184"/>
      <w:bookmarkStart w:id="70" w:name="_Toc45881623"/>
      <w:bookmarkStart w:id="71" w:name="_Toc51852257"/>
      <w:r w:rsidRPr="00D629EF">
        <w:lastRenderedPageBreak/>
        <w:t>8.3.2.3</w:t>
      </w:r>
      <w:r w:rsidRPr="00D629EF">
        <w:tab/>
        <w:t>Unsuccessful Operation</w:t>
      </w:r>
      <w:bookmarkEnd w:id="66"/>
      <w:bookmarkEnd w:id="67"/>
      <w:bookmarkEnd w:id="68"/>
      <w:bookmarkEnd w:id="69"/>
      <w:bookmarkEnd w:id="70"/>
      <w:bookmarkEnd w:id="71"/>
    </w:p>
    <w:p w14:paraId="04C7E8DC" w14:textId="77777777" w:rsidR="00E95E47" w:rsidRPr="00D629EF" w:rsidRDefault="00E95E47" w:rsidP="00E95E47">
      <w:pPr>
        <w:pStyle w:val="TH"/>
      </w:pPr>
      <w:r w:rsidRPr="00D629EF">
        <w:object w:dxaOrig="7470" w:dyaOrig="3211" w14:anchorId="73CC32D5">
          <v:shape id="_x0000_i1028" type="#_x0000_t75" style="width:373.5pt;height:160.5pt" o:ole="">
            <v:imagedata r:id="rId22" o:title=""/>
          </v:shape>
          <o:OLEObject Type="Embed" ProgID="Visio.Drawing.15" ShapeID="_x0000_i1028" DrawAspect="Content" ObjectID="_1664925700" r:id="rId23"/>
        </w:object>
      </w:r>
    </w:p>
    <w:p w14:paraId="043CF055" w14:textId="77777777" w:rsidR="00E95E47" w:rsidRPr="00D629EF" w:rsidRDefault="00E95E47" w:rsidP="00E95E47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30DC9287" w14:textId="77777777" w:rsidR="00E95E47" w:rsidRPr="00D629EF" w:rsidRDefault="00E95E47" w:rsidP="00E95E47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18EE0E9A" w14:textId="77777777" w:rsidR="00E95E47" w:rsidRPr="00D629EF" w:rsidRDefault="00E95E47" w:rsidP="00E95E47">
      <w:pPr>
        <w:rPr>
          <w:rFonts w:eastAsia="SimSun"/>
        </w:rPr>
      </w:pPr>
    </w:p>
    <w:p w14:paraId="7FB2EBE1" w14:textId="77777777" w:rsidR="00E95E47" w:rsidRPr="00D629EF" w:rsidRDefault="00E95E47" w:rsidP="00E95E47">
      <w:pPr>
        <w:pStyle w:val="Heading4"/>
      </w:pPr>
      <w:bookmarkStart w:id="72" w:name="_Toc20955502"/>
      <w:bookmarkStart w:id="73" w:name="_Toc29460928"/>
      <w:bookmarkStart w:id="74" w:name="_Toc29505660"/>
      <w:bookmarkStart w:id="75" w:name="_Toc36556185"/>
      <w:bookmarkStart w:id="76" w:name="_Toc45881624"/>
      <w:bookmarkStart w:id="77" w:name="_Toc51852258"/>
      <w:r w:rsidRPr="00D629EF">
        <w:t>8.3.2.4</w:t>
      </w:r>
      <w:r w:rsidRPr="00D629EF">
        <w:tab/>
        <w:t>Abnormal Conditions</w:t>
      </w:r>
      <w:bookmarkEnd w:id="72"/>
      <w:bookmarkEnd w:id="73"/>
      <w:bookmarkEnd w:id="74"/>
      <w:bookmarkEnd w:id="75"/>
      <w:bookmarkEnd w:id="76"/>
      <w:bookmarkEnd w:id="77"/>
    </w:p>
    <w:p w14:paraId="0E1010F3" w14:textId="77777777" w:rsidR="00E95E47" w:rsidRPr="00D629EF" w:rsidRDefault="00E95E47" w:rsidP="00E95E47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6DD5AE11" w14:textId="6126E6AF" w:rsidR="00381EEC" w:rsidRPr="00D629EF" w:rsidRDefault="00E95E47" w:rsidP="00E95E47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BA87A0" w14:textId="77777777" w:rsidR="00E95E47" w:rsidRPr="00D629EF" w:rsidRDefault="00E95E47" w:rsidP="00E95E47">
      <w:pPr>
        <w:pStyle w:val="Heading4"/>
        <w:ind w:left="0" w:firstLine="0"/>
      </w:pPr>
      <w:bookmarkStart w:id="78" w:name="_Toc20955563"/>
      <w:bookmarkStart w:id="79" w:name="_Toc29460998"/>
      <w:bookmarkStart w:id="80" w:name="_Toc29505730"/>
      <w:bookmarkStart w:id="81" w:name="_Toc36556255"/>
      <w:bookmarkStart w:id="82" w:name="_Toc45881713"/>
      <w:bookmarkStart w:id="83" w:name="_Toc51852351"/>
      <w:r w:rsidRPr="00D629EF">
        <w:t>9.2.2.1</w:t>
      </w:r>
      <w:r w:rsidRPr="00D629EF">
        <w:tab/>
        <w:t>BEARER CONTEXT SETUP REQUEST</w:t>
      </w:r>
      <w:bookmarkEnd w:id="78"/>
      <w:bookmarkEnd w:id="79"/>
      <w:bookmarkEnd w:id="80"/>
      <w:bookmarkEnd w:id="81"/>
      <w:bookmarkEnd w:id="82"/>
      <w:bookmarkEnd w:id="83"/>
    </w:p>
    <w:p w14:paraId="27F1F226" w14:textId="77777777" w:rsidR="00E95E47" w:rsidRPr="00D629EF" w:rsidRDefault="00E95E47" w:rsidP="00E95E47">
      <w:r w:rsidRPr="00D629EF">
        <w:t xml:space="preserve">This message is sent by the gNB-CU-CP to request the gNB-CU-UP to setup a bearer context. </w:t>
      </w:r>
    </w:p>
    <w:p w14:paraId="07E35A60" w14:textId="77777777" w:rsidR="00E95E47" w:rsidRPr="00D629EF" w:rsidRDefault="00E95E47" w:rsidP="00E95E4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95E47" w:rsidRPr="00D629EF" w14:paraId="0CA13ACA" w14:textId="77777777" w:rsidTr="002850EE">
        <w:tc>
          <w:tcPr>
            <w:tcW w:w="2394" w:type="dxa"/>
          </w:tcPr>
          <w:p w14:paraId="380EBBB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8432C3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04660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CA831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13E8D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9D75D2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61CDEE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95E47" w:rsidRPr="00D629EF" w14:paraId="52B4B251" w14:textId="77777777" w:rsidTr="002850EE">
        <w:tc>
          <w:tcPr>
            <w:tcW w:w="2394" w:type="dxa"/>
          </w:tcPr>
          <w:p w14:paraId="2059013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18F9C4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D6B23B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45E7B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ED829B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C4DBB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F03E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D35E7E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69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D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0E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95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9B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30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4D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1D5C2D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4F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2E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7E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3A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72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6F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BF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84"/>
      <w:tr w:rsidR="00E95E47" w:rsidRPr="00D629EF" w14:paraId="3B8D703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D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0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68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8E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3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71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59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59E41C93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85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D0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07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70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B0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0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9A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0EEACD66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09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F6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5A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6E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631EBE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23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A3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0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7A00CF1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D3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27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2C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0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8C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14D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16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1DBD6E0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CB7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F4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B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FE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33025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46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445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E6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95E47" w:rsidRPr="00D629EF" w14:paraId="6ED80164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1BB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2F6" w14:textId="77777777" w:rsidR="00E95E47" w:rsidRPr="00D629EF" w:rsidRDefault="00E95E47" w:rsidP="002850E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1C4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58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4A53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672" w14:textId="77777777" w:rsidR="00E95E47" w:rsidRPr="00D629EF" w:rsidRDefault="00E95E47" w:rsidP="002850EE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A85" w14:textId="77777777" w:rsidR="00E95E47" w:rsidRPr="00D629EF" w:rsidRDefault="00E95E47" w:rsidP="002850E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57D833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88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9E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FE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C4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96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0E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55B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59E1BF2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044" w14:textId="77777777" w:rsidR="00E95E47" w:rsidRPr="00D629EF" w:rsidRDefault="00E95E47" w:rsidP="002850E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38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8B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5C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A8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BB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FB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5E47" w:rsidRPr="00D629EF" w14:paraId="07EDF510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EF0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9D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44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437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8D41E7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47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E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CDC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1F54C7C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425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52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7F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E6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ED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3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C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2C632AFC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18B" w14:textId="77777777" w:rsidR="00E95E47" w:rsidRPr="006B18CB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BD2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EAF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1C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A40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4A" w14:textId="77777777" w:rsidR="00E95E47" w:rsidRPr="00FE76CD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C3B" w14:textId="77777777" w:rsidR="00E95E47" w:rsidRPr="00FE76CD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0AD1827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6F" w14:textId="77777777" w:rsidR="00E95E47" w:rsidRPr="00D629EF" w:rsidRDefault="00E95E47" w:rsidP="002850E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8D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31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35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B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05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B1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5E47" w:rsidRPr="00D629EF" w14:paraId="40CE7981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DC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6F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DF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65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86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26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F2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60A39A4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7A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6E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0C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D7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E3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EDB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BC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59AD228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D57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73D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F2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EB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9D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64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BF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6D8FF34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5E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B6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7D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28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AC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2C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9A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7DC1D30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5E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4B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00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3D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21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AE9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7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4FD3E69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0D1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ECF" w14:textId="77777777" w:rsidR="00E95E47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D7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5E" w14:textId="77777777" w:rsidR="00E95E47" w:rsidRDefault="00E95E47" w:rsidP="002850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B582CC6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05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0999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B6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15FAA85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3FF" w14:textId="77777777" w:rsidR="00E95E47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623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E8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C51" w14:textId="77777777" w:rsidR="00E95E47" w:rsidRDefault="00E95E47" w:rsidP="002850EE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26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02C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B74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F2DCB" w:rsidRPr="00D629EF" w14:paraId="7A95562F" w14:textId="77777777" w:rsidTr="002850EE">
        <w:trPr>
          <w:ins w:id="85" w:author="Ericsson User" w:date="2020-10-22T11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84F" w14:textId="3DF84535" w:rsidR="003F2DCB" w:rsidRDefault="003F2DCB" w:rsidP="003F2DCB">
            <w:pPr>
              <w:keepNext/>
              <w:keepLines/>
              <w:spacing w:after="0"/>
              <w:rPr>
                <w:ins w:id="86" w:author="Ericsson User" w:date="2020-10-22T11:0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87" w:author="Ericsson User" w:date="2020-10-22T11:01:00Z">
              <w:r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Inter-system handover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CED" w14:textId="7883D113" w:rsidR="003F2DCB" w:rsidRDefault="003F2DCB" w:rsidP="003F2DCB">
            <w:pPr>
              <w:keepNext/>
              <w:keepLines/>
              <w:spacing w:after="0"/>
              <w:rPr>
                <w:ins w:id="88" w:author="Ericsson User" w:date="2020-10-22T11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Ericsson User" w:date="2020-10-22T11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BD9" w14:textId="77777777" w:rsidR="003F2DCB" w:rsidRPr="00D629EF" w:rsidRDefault="003F2DCB" w:rsidP="003F2DCB">
            <w:pPr>
              <w:keepNext/>
              <w:keepLines/>
              <w:spacing w:after="0"/>
              <w:rPr>
                <w:ins w:id="90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2C" w14:textId="73F8C966" w:rsidR="003F2DCB" w:rsidRDefault="003F2DCB" w:rsidP="003F2DCB">
            <w:pPr>
              <w:pStyle w:val="TAL"/>
              <w:rPr>
                <w:ins w:id="91" w:author="Ericsson User" w:date="2020-10-22T11:00:00Z"/>
                <w:rFonts w:cs="Arial"/>
                <w:noProof/>
                <w:szCs w:val="18"/>
                <w:lang w:eastAsia="ja-JP"/>
              </w:rPr>
            </w:pPr>
            <w:ins w:id="92" w:author="Ericsson User" w:date="2020-10-22T11:01:00Z">
              <w:r>
                <w:rPr>
                  <w:rFonts w:cs="Arial"/>
                  <w:noProof/>
                  <w:szCs w:val="18"/>
                  <w:lang w:eastAsia="ja-JP"/>
                </w:rPr>
                <w:t>ENUMERATED(Inter-system handover,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704" w14:textId="2A5345DE" w:rsidR="003F2DCB" w:rsidRPr="00D629EF" w:rsidRDefault="003F2DCB" w:rsidP="003F2DCB">
            <w:pPr>
              <w:keepNext/>
              <w:keepLines/>
              <w:spacing w:after="0"/>
              <w:rPr>
                <w:ins w:id="93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that the procedure is associated to an inter-system handover, as defined in TS 38.300 [8]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E9" w14:textId="57AC1A35" w:rsidR="003F2DCB" w:rsidRDefault="003F2DCB" w:rsidP="003F2DCB">
            <w:pPr>
              <w:keepNext/>
              <w:keepLines/>
              <w:spacing w:after="0"/>
              <w:jc w:val="center"/>
              <w:rPr>
                <w:ins w:id="95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60C" w14:textId="007644D1" w:rsidR="003F2DCB" w:rsidRDefault="003F2DCB" w:rsidP="003F2DCB">
            <w:pPr>
              <w:keepNext/>
              <w:keepLines/>
              <w:spacing w:after="0"/>
              <w:jc w:val="center"/>
              <w:rPr>
                <w:ins w:id="97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809D6" w14:textId="77777777" w:rsidR="00E95E47" w:rsidRPr="00D629EF" w:rsidRDefault="00E95E47" w:rsidP="00E95E4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5E47" w:rsidRPr="00D629EF" w14:paraId="66FD924C" w14:textId="77777777" w:rsidTr="002850EE">
        <w:trPr>
          <w:jc w:val="center"/>
        </w:trPr>
        <w:tc>
          <w:tcPr>
            <w:tcW w:w="3686" w:type="dxa"/>
          </w:tcPr>
          <w:p w14:paraId="513E2B7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9171E9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95E47" w:rsidRPr="00D629EF" w14:paraId="5EB8954E" w14:textId="77777777" w:rsidTr="002850EE">
        <w:trPr>
          <w:jc w:val="center"/>
        </w:trPr>
        <w:tc>
          <w:tcPr>
            <w:tcW w:w="3686" w:type="dxa"/>
          </w:tcPr>
          <w:p w14:paraId="28E248B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0CB64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95E47" w:rsidRPr="00D629EF" w14:paraId="7544FFE0" w14:textId="77777777" w:rsidTr="002850EE">
        <w:trPr>
          <w:jc w:val="center"/>
        </w:trPr>
        <w:tc>
          <w:tcPr>
            <w:tcW w:w="3686" w:type="dxa"/>
          </w:tcPr>
          <w:p w14:paraId="6A44CC4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C5E35D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319352D" w14:textId="02FCC6B1" w:rsidR="00E95E47" w:rsidRDefault="00E95E47" w:rsidP="00E95E47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FB0BB5" w14:textId="77777777" w:rsidR="00675837" w:rsidRDefault="00675837" w:rsidP="0067583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FCE3C3" w14:textId="7273B542" w:rsidR="00675837" w:rsidRDefault="00675837" w:rsidP="00675837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0B4D7DA" w14:textId="77777777" w:rsidR="003F2DCB" w:rsidRPr="00D629EF" w:rsidRDefault="003F2DCB" w:rsidP="003F2DCB">
      <w:pPr>
        <w:pStyle w:val="Heading4"/>
        <w:rPr>
          <w:ins w:id="99" w:author="Ericsson User" w:date="2020-10-22T11:01:00Z"/>
          <w:lang w:val="fr-FR"/>
        </w:rPr>
      </w:pPr>
      <w:bookmarkStart w:id="100" w:name="_Toc20955643"/>
      <w:bookmarkStart w:id="101" w:name="_Toc29461081"/>
      <w:bookmarkStart w:id="102" w:name="_Toc29505813"/>
      <w:bookmarkStart w:id="103" w:name="_Toc36556338"/>
      <w:bookmarkStart w:id="104" w:name="_Toc45881802"/>
      <w:bookmarkStart w:id="105" w:name="_Toc51852441"/>
      <w:ins w:id="106" w:author="Ericsson User" w:date="2020-10-22T11:01:00Z">
        <w:r w:rsidRPr="00D629EF">
          <w:rPr>
            <w:lang w:val="fr-FR"/>
          </w:rPr>
          <w:t>9.3.1.</w:t>
        </w:r>
        <w:r>
          <w:rPr>
            <w:lang w:val="fr-FR"/>
          </w:rPr>
          <w:t>x</w:t>
        </w:r>
        <w:r w:rsidRPr="00D629EF">
          <w:rPr>
            <w:lang w:val="fr-FR"/>
          </w:rPr>
          <w:tab/>
        </w:r>
        <w:bookmarkEnd w:id="100"/>
        <w:bookmarkEnd w:id="101"/>
        <w:bookmarkEnd w:id="102"/>
        <w:bookmarkEnd w:id="103"/>
        <w:bookmarkEnd w:id="104"/>
        <w:bookmarkEnd w:id="105"/>
        <w:r w:rsidRPr="00F86267">
          <w:rPr>
            <w:lang w:eastAsia="ja-JP"/>
          </w:rPr>
          <w:t>DL Data Forwarding Information</w:t>
        </w:r>
      </w:ins>
    </w:p>
    <w:p w14:paraId="34C96F42" w14:textId="77777777" w:rsidR="003F2DCB" w:rsidRPr="00D629EF" w:rsidRDefault="003F2DCB" w:rsidP="003F2DCB">
      <w:pPr>
        <w:rPr>
          <w:ins w:id="107" w:author="Ericsson User" w:date="2020-10-22T11:01:00Z"/>
          <w:lang w:eastAsia="zh-CN"/>
        </w:rPr>
      </w:pPr>
      <w:ins w:id="108" w:author="Ericsson User" w:date="2020-10-22T11:01:00Z">
        <w:r w:rsidRPr="0017465E">
          <w:t xml:space="preserve">This IE provides the </w:t>
        </w:r>
        <w:r>
          <w:t xml:space="preserve">downlink </w:t>
        </w:r>
        <w:r w:rsidRPr="0017465E">
          <w:t>data forwarding information when performing handover</w:t>
        </w:r>
        <w:r w:rsidRPr="00D629EF">
          <w:t>.</w:t>
        </w:r>
      </w:ins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1080"/>
        <w:gridCol w:w="1325"/>
        <w:gridCol w:w="1843"/>
        <w:gridCol w:w="2835"/>
      </w:tblGrid>
      <w:tr w:rsidR="003F2DCB" w:rsidRPr="00D629EF" w14:paraId="2907ACBC" w14:textId="77777777" w:rsidTr="00AD6C2A">
        <w:trPr>
          <w:ins w:id="109" w:author="Ericsson User" w:date="2020-10-22T11:01:00Z"/>
        </w:trPr>
        <w:tc>
          <w:tcPr>
            <w:tcW w:w="2415" w:type="dxa"/>
          </w:tcPr>
          <w:p w14:paraId="2EBDFF23" w14:textId="77777777" w:rsidR="003F2DCB" w:rsidRPr="00D629EF" w:rsidRDefault="003F2DCB" w:rsidP="00AD6C2A">
            <w:pPr>
              <w:pStyle w:val="TAH"/>
              <w:rPr>
                <w:ins w:id="110" w:author="Ericsson User" w:date="2020-10-22T11:01:00Z"/>
                <w:rFonts w:cs="Arial"/>
                <w:lang w:eastAsia="ja-JP"/>
              </w:rPr>
            </w:pPr>
            <w:ins w:id="111" w:author="Ericsson User" w:date="2020-10-22T11:01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F19D9F" w14:textId="77777777" w:rsidR="003F2DCB" w:rsidRPr="00D629EF" w:rsidRDefault="003F2DCB" w:rsidP="00AD6C2A">
            <w:pPr>
              <w:pStyle w:val="TAH"/>
              <w:rPr>
                <w:ins w:id="112" w:author="Ericsson User" w:date="2020-10-22T11:01:00Z"/>
                <w:rFonts w:cs="Arial"/>
                <w:lang w:eastAsia="ja-JP"/>
              </w:rPr>
            </w:pPr>
            <w:ins w:id="113" w:author="Ericsson User" w:date="2020-10-22T11:01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25" w:type="dxa"/>
          </w:tcPr>
          <w:p w14:paraId="5538ABEC" w14:textId="77777777" w:rsidR="003F2DCB" w:rsidRPr="00D629EF" w:rsidRDefault="003F2DCB" w:rsidP="00AD6C2A">
            <w:pPr>
              <w:pStyle w:val="TAH"/>
              <w:rPr>
                <w:ins w:id="114" w:author="Ericsson User" w:date="2020-10-22T11:01:00Z"/>
                <w:rFonts w:cs="Arial"/>
                <w:lang w:eastAsia="ja-JP"/>
              </w:rPr>
            </w:pPr>
            <w:ins w:id="115" w:author="Ericsson User" w:date="2020-10-22T11:01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7A286615" w14:textId="77777777" w:rsidR="003F2DCB" w:rsidRPr="00D629EF" w:rsidRDefault="003F2DCB" w:rsidP="00AD6C2A">
            <w:pPr>
              <w:pStyle w:val="TAH"/>
              <w:rPr>
                <w:ins w:id="116" w:author="Ericsson User" w:date="2020-10-22T11:01:00Z"/>
                <w:rFonts w:cs="Arial"/>
                <w:lang w:eastAsia="ja-JP"/>
              </w:rPr>
            </w:pPr>
            <w:ins w:id="117" w:author="Ericsson User" w:date="2020-10-22T11:01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7AE11C4D" w14:textId="77777777" w:rsidR="003F2DCB" w:rsidRPr="00D629EF" w:rsidRDefault="003F2DCB" w:rsidP="00AD6C2A">
            <w:pPr>
              <w:pStyle w:val="TAH"/>
              <w:rPr>
                <w:ins w:id="118" w:author="Ericsson User" w:date="2020-10-22T11:01:00Z"/>
                <w:rFonts w:cs="Arial"/>
                <w:lang w:eastAsia="ja-JP"/>
              </w:rPr>
            </w:pPr>
            <w:ins w:id="119" w:author="Ericsson User" w:date="2020-10-22T11:01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F2DCB" w:rsidRPr="00D629EF" w14:paraId="27291216" w14:textId="77777777" w:rsidTr="00AD6C2A">
        <w:trPr>
          <w:ins w:id="120" w:author="Ericsson User" w:date="2020-10-22T11:01:00Z"/>
        </w:trPr>
        <w:tc>
          <w:tcPr>
            <w:tcW w:w="2415" w:type="dxa"/>
          </w:tcPr>
          <w:p w14:paraId="267A7E64" w14:textId="77777777" w:rsidR="003F2DCB" w:rsidRPr="00D629EF" w:rsidRDefault="003F2DCB" w:rsidP="00AD6C2A">
            <w:pPr>
              <w:pStyle w:val="TAL"/>
              <w:rPr>
                <w:ins w:id="121" w:author="Ericsson User" w:date="2020-10-22T11:01:00Z"/>
                <w:bCs/>
                <w:lang w:eastAsia="ja-JP"/>
              </w:rPr>
            </w:pPr>
            <w:ins w:id="122" w:author="Ericsson User" w:date="2020-10-22T11:01:00Z">
              <w:r w:rsidRPr="005949A2">
                <w:rPr>
                  <w:rFonts w:cs="Arial"/>
                  <w:b/>
                  <w:bCs/>
                  <w:szCs w:val="18"/>
                  <w:lang w:eastAsia="ja-JP"/>
                </w:rPr>
                <w:t>DL Data Forwarding QoS Flows List</w:t>
              </w:r>
            </w:ins>
          </w:p>
        </w:tc>
        <w:tc>
          <w:tcPr>
            <w:tcW w:w="1080" w:type="dxa"/>
          </w:tcPr>
          <w:p w14:paraId="444F90DA" w14:textId="77777777" w:rsidR="003F2DCB" w:rsidRPr="00D629EF" w:rsidRDefault="003F2DCB" w:rsidP="00AD6C2A">
            <w:pPr>
              <w:pStyle w:val="TAL"/>
              <w:rPr>
                <w:ins w:id="123" w:author="Ericsson User" w:date="2020-10-22T11:01:00Z"/>
                <w:rFonts w:eastAsia="Batang"/>
                <w:lang w:eastAsia="ja-JP"/>
              </w:rPr>
            </w:pPr>
            <w:ins w:id="124" w:author="Ericsson User" w:date="2020-10-22T11:0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325" w:type="dxa"/>
          </w:tcPr>
          <w:p w14:paraId="3B74E2D2" w14:textId="77777777" w:rsidR="003F2DCB" w:rsidRPr="00D629EF" w:rsidRDefault="003F2DCB" w:rsidP="00AD6C2A">
            <w:pPr>
              <w:pStyle w:val="TAL"/>
              <w:rPr>
                <w:ins w:id="125" w:author="Ericsson User" w:date="2020-10-22T11:01:00Z"/>
                <w:bCs/>
                <w:i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2E7426" w14:textId="77777777" w:rsidR="003F2DCB" w:rsidRPr="00D629EF" w:rsidRDefault="003F2DCB" w:rsidP="00AD6C2A">
            <w:pPr>
              <w:pStyle w:val="TAL"/>
              <w:rPr>
                <w:ins w:id="126" w:author="Ericsson User" w:date="2020-10-22T11:01:00Z"/>
                <w:lang w:eastAsia="ja-JP"/>
              </w:rPr>
            </w:pPr>
          </w:p>
        </w:tc>
        <w:tc>
          <w:tcPr>
            <w:tcW w:w="2835" w:type="dxa"/>
          </w:tcPr>
          <w:p w14:paraId="272A91D3" w14:textId="77777777" w:rsidR="003F2DCB" w:rsidRPr="00D629EF" w:rsidRDefault="003F2DCB" w:rsidP="00AD6C2A">
            <w:pPr>
              <w:pStyle w:val="TAL"/>
              <w:rPr>
                <w:ins w:id="127" w:author="Ericsson User" w:date="2020-10-22T11:01:00Z"/>
                <w:lang w:eastAsia="ja-JP"/>
              </w:rPr>
            </w:pPr>
            <w:ins w:id="128" w:author="Ericsson User" w:date="2020-10-22T11:01:00Z">
              <w:r>
                <w:rPr>
                  <w:rFonts w:cs="Arial"/>
                  <w:lang w:eastAsia="ja-JP"/>
                </w:rPr>
                <w:t>Contains a list of DL Data Forwarding tunnels and the associated QoS Flows to be forwarded on each tunnel</w:t>
              </w:r>
            </w:ins>
          </w:p>
        </w:tc>
      </w:tr>
      <w:tr w:rsidR="003F2DCB" w:rsidRPr="00D629EF" w14:paraId="505E49F3" w14:textId="77777777" w:rsidTr="00AD6C2A">
        <w:trPr>
          <w:ins w:id="129" w:author="Ericsson User" w:date="2020-10-22T11:01:00Z"/>
        </w:trPr>
        <w:tc>
          <w:tcPr>
            <w:tcW w:w="2415" w:type="dxa"/>
          </w:tcPr>
          <w:p w14:paraId="6DA7A5F0" w14:textId="77777777" w:rsidR="003F2DCB" w:rsidRPr="00D629EF" w:rsidRDefault="003F2DCB" w:rsidP="00AD6C2A">
            <w:pPr>
              <w:pStyle w:val="TAL"/>
              <w:ind w:left="172"/>
              <w:rPr>
                <w:ins w:id="130" w:author="Ericsson User" w:date="2020-10-22T11:01:00Z"/>
                <w:bCs/>
                <w:lang w:eastAsia="ja-JP"/>
              </w:rPr>
            </w:pPr>
            <w:ins w:id="131" w:author="Ericsson User" w:date="2020-10-22T11:01:00Z">
              <w:r w:rsidRPr="005949A2">
                <w:rPr>
                  <w:rFonts w:cs="Arial"/>
                  <w:b/>
                  <w:bCs/>
                  <w:szCs w:val="18"/>
                  <w:lang w:eastAsia="ja-JP"/>
                </w:rPr>
                <w:t>&gt;DL Data Forwarding QoS Flows Item</w:t>
              </w:r>
            </w:ins>
          </w:p>
        </w:tc>
        <w:tc>
          <w:tcPr>
            <w:tcW w:w="1080" w:type="dxa"/>
          </w:tcPr>
          <w:p w14:paraId="5395E11F" w14:textId="77777777" w:rsidR="003F2DCB" w:rsidRPr="00D629EF" w:rsidRDefault="003F2DCB" w:rsidP="00AD6C2A">
            <w:pPr>
              <w:pStyle w:val="TAL"/>
              <w:rPr>
                <w:ins w:id="132" w:author="Ericsson User" w:date="2020-10-22T11:01:00Z"/>
                <w:rFonts w:eastAsia="Batang"/>
                <w:lang w:eastAsia="ja-JP"/>
              </w:rPr>
            </w:pPr>
          </w:p>
        </w:tc>
        <w:tc>
          <w:tcPr>
            <w:tcW w:w="1325" w:type="dxa"/>
          </w:tcPr>
          <w:p w14:paraId="37EA42B2" w14:textId="77777777" w:rsidR="003F2DCB" w:rsidRPr="00D629EF" w:rsidRDefault="003F2DCB" w:rsidP="00AD6C2A">
            <w:pPr>
              <w:pStyle w:val="TAL"/>
              <w:rPr>
                <w:ins w:id="133" w:author="Ericsson User" w:date="2020-10-22T11:01:00Z"/>
                <w:bCs/>
                <w:i/>
                <w:szCs w:val="18"/>
                <w:lang w:eastAsia="ja-JP"/>
              </w:rPr>
            </w:pPr>
            <w:ins w:id="134" w:author="Ericsson User" w:date="2020-10-22T11:01:00Z">
              <w:r w:rsidRPr="005949A2">
                <w:rPr>
                  <w:rFonts w:cs="Arial"/>
                  <w:i/>
                  <w:iCs/>
                  <w:szCs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DataForwardTunnels</w:t>
              </w:r>
              <w:r w:rsidRPr="005949A2">
                <w:rPr>
                  <w:rFonts w:cs="Arial"/>
                  <w:i/>
                  <w:i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310D77BD" w14:textId="77777777" w:rsidR="003F2DCB" w:rsidRPr="00D629EF" w:rsidRDefault="003F2DCB" w:rsidP="00AD6C2A">
            <w:pPr>
              <w:pStyle w:val="TAL"/>
              <w:rPr>
                <w:ins w:id="135" w:author="Ericsson User" w:date="2020-10-22T11:01:00Z"/>
                <w:lang w:eastAsia="ja-JP"/>
              </w:rPr>
            </w:pPr>
          </w:p>
        </w:tc>
        <w:tc>
          <w:tcPr>
            <w:tcW w:w="2835" w:type="dxa"/>
          </w:tcPr>
          <w:p w14:paraId="6CB755AA" w14:textId="77777777" w:rsidR="003F2DCB" w:rsidRPr="00D629EF" w:rsidRDefault="003F2DCB" w:rsidP="00AD6C2A">
            <w:pPr>
              <w:pStyle w:val="TAL"/>
              <w:rPr>
                <w:ins w:id="136" w:author="Ericsson User" w:date="2020-10-22T11:01:00Z"/>
                <w:lang w:eastAsia="ja-JP"/>
              </w:rPr>
            </w:pPr>
          </w:p>
        </w:tc>
      </w:tr>
      <w:tr w:rsidR="003F2DCB" w:rsidRPr="00D629EF" w14:paraId="6525883E" w14:textId="77777777" w:rsidTr="00AD6C2A">
        <w:trPr>
          <w:ins w:id="137" w:author="Ericsson User" w:date="2020-10-22T11:01:00Z"/>
        </w:trPr>
        <w:tc>
          <w:tcPr>
            <w:tcW w:w="2415" w:type="dxa"/>
          </w:tcPr>
          <w:p w14:paraId="4C47DE65" w14:textId="77777777" w:rsidR="003F2DCB" w:rsidRPr="00D629EF" w:rsidRDefault="003F2DCB" w:rsidP="00AD6C2A">
            <w:pPr>
              <w:pStyle w:val="TAL"/>
              <w:ind w:left="314"/>
              <w:rPr>
                <w:ins w:id="138" w:author="Ericsson User" w:date="2020-10-22T11:01:00Z"/>
                <w:b/>
                <w:lang w:eastAsia="zh-CN"/>
              </w:rPr>
            </w:pPr>
            <w:ins w:id="139" w:author="Ericsson User" w:date="2020-10-22T11:01:00Z">
              <w:r>
                <w:rPr>
                  <w:rFonts w:cs="Arial"/>
                  <w:szCs w:val="18"/>
                  <w:lang w:eastAsia="ja-JP"/>
                </w:rPr>
                <w:t>&gt;&gt;</w:t>
              </w:r>
              <w:r w:rsidRPr="001D5CAA">
                <w:rPr>
                  <w:rFonts w:cs="Arial"/>
                  <w:szCs w:val="18"/>
                  <w:lang w:eastAsia="ja-JP"/>
                </w:rPr>
                <w:t>DL Data Forwarding</w:t>
              </w:r>
            </w:ins>
          </w:p>
        </w:tc>
        <w:tc>
          <w:tcPr>
            <w:tcW w:w="1080" w:type="dxa"/>
          </w:tcPr>
          <w:p w14:paraId="7C2BB0D7" w14:textId="77777777" w:rsidR="003F2DCB" w:rsidRPr="00D629EF" w:rsidRDefault="003F2DCB" w:rsidP="00AD6C2A">
            <w:pPr>
              <w:pStyle w:val="TAL"/>
              <w:rPr>
                <w:ins w:id="140" w:author="Ericsson User" w:date="2020-10-22T11:01:00Z"/>
                <w:rFonts w:eastAsia="Batang"/>
                <w:lang w:eastAsia="ja-JP"/>
              </w:rPr>
            </w:pPr>
            <w:ins w:id="141" w:author="Ericsson User" w:date="2020-10-22T11:0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325" w:type="dxa"/>
          </w:tcPr>
          <w:p w14:paraId="332C1461" w14:textId="77777777" w:rsidR="003F2DCB" w:rsidRPr="00D629EF" w:rsidRDefault="003F2DCB" w:rsidP="00AD6C2A">
            <w:pPr>
              <w:pStyle w:val="TAL"/>
              <w:rPr>
                <w:ins w:id="142" w:author="Ericsson User" w:date="2020-10-22T11:01:00Z"/>
                <w:bCs/>
                <w:i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D1692D9" w14:textId="77777777" w:rsidR="003F2DCB" w:rsidRPr="001D5CAA" w:rsidRDefault="003F2DCB" w:rsidP="00AD6C2A">
            <w:pPr>
              <w:keepNext/>
              <w:keepLines/>
              <w:spacing w:after="0"/>
              <w:rPr>
                <w:ins w:id="143" w:author="Ericsson User" w:date="2020-10-22T11:01:00Z"/>
                <w:rFonts w:ascii="Arial" w:hAnsi="Arial" w:cs="Arial"/>
                <w:sz w:val="18"/>
                <w:szCs w:val="18"/>
                <w:lang w:eastAsia="ja-JP"/>
              </w:rPr>
            </w:pPr>
            <w:ins w:id="144" w:author="Ericsson User" w:date="2020-10-22T11:01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260C5EDB" w14:textId="77777777" w:rsidR="003F2DCB" w:rsidRPr="00D629EF" w:rsidRDefault="003F2DCB" w:rsidP="00AD6C2A">
            <w:pPr>
              <w:pStyle w:val="TAL"/>
              <w:rPr>
                <w:ins w:id="145" w:author="Ericsson User" w:date="2020-10-22T11:01:00Z"/>
                <w:lang w:eastAsia="ja-JP"/>
              </w:rPr>
            </w:pPr>
            <w:ins w:id="146" w:author="Ericsson User" w:date="2020-10-22T11:01:00Z">
              <w:r w:rsidRPr="001D5CAA"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835" w:type="dxa"/>
          </w:tcPr>
          <w:p w14:paraId="439FD119" w14:textId="77777777" w:rsidR="003F2DCB" w:rsidRPr="00D629EF" w:rsidRDefault="003F2DCB" w:rsidP="00AD6C2A">
            <w:pPr>
              <w:pStyle w:val="TAL"/>
              <w:rPr>
                <w:ins w:id="147" w:author="Ericsson User" w:date="2020-10-22T11:01:00Z"/>
                <w:lang w:eastAsia="ja-JP"/>
              </w:rPr>
            </w:pPr>
          </w:p>
        </w:tc>
      </w:tr>
      <w:tr w:rsidR="003F2DCB" w:rsidRPr="00D629EF" w14:paraId="1471E0E6" w14:textId="77777777" w:rsidTr="00AD6C2A">
        <w:trPr>
          <w:ins w:id="148" w:author="Ericsson User" w:date="2020-10-22T11:01:00Z"/>
        </w:trPr>
        <w:tc>
          <w:tcPr>
            <w:tcW w:w="2415" w:type="dxa"/>
          </w:tcPr>
          <w:p w14:paraId="6BE89C65" w14:textId="77777777" w:rsidR="003F2DCB" w:rsidRPr="00D629EF" w:rsidRDefault="003F2DCB" w:rsidP="00AD6C2A">
            <w:pPr>
              <w:pStyle w:val="TAL"/>
              <w:ind w:left="342"/>
              <w:rPr>
                <w:ins w:id="149" w:author="Ericsson User" w:date="2020-10-22T11:01:00Z"/>
                <w:b/>
                <w:bCs/>
                <w:iCs/>
                <w:lang w:eastAsia="ja-JP"/>
              </w:rPr>
            </w:pPr>
            <w:ins w:id="150" w:author="Ericsson User" w:date="2020-10-22T11:01:00Z">
              <w:r w:rsidRPr="005949A2">
                <w:rPr>
                  <w:rFonts w:cs="Arial"/>
                  <w:b/>
                  <w:bCs/>
                  <w:szCs w:val="18"/>
                  <w:lang w:eastAsia="ja-JP"/>
                </w:rPr>
                <w:t>&gt;&gt;QoS Flows to be forwarded List</w:t>
              </w:r>
            </w:ins>
          </w:p>
        </w:tc>
        <w:tc>
          <w:tcPr>
            <w:tcW w:w="1080" w:type="dxa"/>
          </w:tcPr>
          <w:p w14:paraId="55C4C1C8" w14:textId="77777777" w:rsidR="003F2DCB" w:rsidRPr="00D629EF" w:rsidRDefault="003F2DCB" w:rsidP="00AD6C2A">
            <w:pPr>
              <w:pStyle w:val="TAL"/>
              <w:rPr>
                <w:ins w:id="151" w:author="Ericsson User" w:date="2020-10-22T11:01:00Z"/>
                <w:rFonts w:eastAsia="Batang"/>
                <w:lang w:eastAsia="ja-JP"/>
              </w:rPr>
            </w:pPr>
          </w:p>
        </w:tc>
        <w:tc>
          <w:tcPr>
            <w:tcW w:w="1325" w:type="dxa"/>
          </w:tcPr>
          <w:p w14:paraId="784AEF7E" w14:textId="77777777" w:rsidR="003F2DCB" w:rsidRPr="00D629EF" w:rsidRDefault="003F2DCB" w:rsidP="00AD6C2A">
            <w:pPr>
              <w:pStyle w:val="TAL"/>
              <w:rPr>
                <w:ins w:id="152" w:author="Ericsson User" w:date="2020-10-22T11:01:00Z"/>
                <w:i/>
                <w:szCs w:val="18"/>
                <w:lang w:eastAsia="ja-JP"/>
              </w:rPr>
            </w:pPr>
            <w:ins w:id="153" w:author="Ericsson User" w:date="2020-10-22T11:01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DD2ACCE" w14:textId="77777777" w:rsidR="003F2DCB" w:rsidRPr="00D629EF" w:rsidRDefault="003F2DCB" w:rsidP="00AD6C2A">
            <w:pPr>
              <w:pStyle w:val="TAL"/>
              <w:rPr>
                <w:ins w:id="154" w:author="Ericsson User" w:date="2020-10-22T11:01:00Z"/>
                <w:lang w:eastAsia="ja-JP"/>
              </w:rPr>
            </w:pPr>
          </w:p>
        </w:tc>
        <w:tc>
          <w:tcPr>
            <w:tcW w:w="2835" w:type="dxa"/>
          </w:tcPr>
          <w:p w14:paraId="463C5ABD" w14:textId="77777777" w:rsidR="003F2DCB" w:rsidRPr="00D629EF" w:rsidRDefault="003F2DCB" w:rsidP="00AD6C2A">
            <w:pPr>
              <w:pStyle w:val="TAL"/>
              <w:rPr>
                <w:ins w:id="155" w:author="Ericsson User" w:date="2020-10-22T11:01:00Z"/>
                <w:lang w:eastAsia="ja-JP"/>
              </w:rPr>
            </w:pPr>
            <w:ins w:id="156" w:author="Ericsson User" w:date="2020-10-22T11:01:00Z">
              <w:r>
                <w:rPr>
                  <w:rFonts w:cs="Arial"/>
                  <w:lang w:eastAsia="ja-JP"/>
                </w:rPr>
                <w:t>Contains the QoS Flow Identifiers to be forwarded on the associated DL Data Forwarding tunnel</w:t>
              </w:r>
            </w:ins>
          </w:p>
        </w:tc>
      </w:tr>
      <w:tr w:rsidR="003F2DCB" w:rsidRPr="00D629EF" w14:paraId="2E1E17E4" w14:textId="77777777" w:rsidTr="00AD6C2A">
        <w:trPr>
          <w:ins w:id="157" w:author="Ericsson User" w:date="2020-10-22T11:01:00Z"/>
        </w:trPr>
        <w:tc>
          <w:tcPr>
            <w:tcW w:w="2415" w:type="dxa"/>
          </w:tcPr>
          <w:p w14:paraId="6FCDA208" w14:textId="77777777" w:rsidR="003F2DCB" w:rsidRPr="00D629EF" w:rsidRDefault="003F2DCB" w:rsidP="00AD6C2A">
            <w:pPr>
              <w:pStyle w:val="TAL"/>
              <w:ind w:left="456"/>
              <w:rPr>
                <w:ins w:id="158" w:author="Ericsson User" w:date="2020-10-22T11:01:00Z"/>
                <w:lang w:eastAsia="ja-JP"/>
              </w:rPr>
            </w:pPr>
            <w:ins w:id="159" w:author="Ericsson User" w:date="2020-10-22T11:01:00Z">
              <w:r w:rsidRPr="003E732A"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 w:rsidRPr="003E732A">
                <w:rPr>
                  <w:rFonts w:cs="Arial"/>
                  <w:b/>
                  <w:bCs/>
                  <w:szCs w:val="18"/>
                  <w:lang w:eastAsia="ja-JP"/>
                </w:rPr>
                <w:t xml:space="preserve">QoS Flows to be forwarded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3ECDFBE0" w14:textId="77777777" w:rsidR="003F2DCB" w:rsidRPr="00D629EF" w:rsidRDefault="003F2DCB" w:rsidP="00AD6C2A">
            <w:pPr>
              <w:pStyle w:val="TAL"/>
              <w:rPr>
                <w:ins w:id="160" w:author="Ericsson User" w:date="2020-10-22T11:01:00Z"/>
                <w:lang w:eastAsia="ja-JP"/>
              </w:rPr>
            </w:pPr>
          </w:p>
        </w:tc>
        <w:tc>
          <w:tcPr>
            <w:tcW w:w="1325" w:type="dxa"/>
          </w:tcPr>
          <w:p w14:paraId="7F449AA9" w14:textId="77777777" w:rsidR="003F2DCB" w:rsidRPr="00D629EF" w:rsidRDefault="003F2DCB" w:rsidP="00AD6C2A">
            <w:pPr>
              <w:pStyle w:val="TAL"/>
              <w:rPr>
                <w:ins w:id="161" w:author="Ericsson User" w:date="2020-10-22T11:01:00Z"/>
                <w:lang w:eastAsia="ja-JP"/>
              </w:rPr>
            </w:pPr>
            <w:ins w:id="162" w:author="Ericsson User" w:date="2020-10-22T11:01:00Z">
              <w:r w:rsidRPr="003E732A">
                <w:rPr>
                  <w:rFonts w:cs="Arial"/>
                  <w:i/>
                  <w:iCs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843" w:type="dxa"/>
          </w:tcPr>
          <w:p w14:paraId="05EE40E1" w14:textId="77777777" w:rsidR="003F2DCB" w:rsidRPr="00D629EF" w:rsidRDefault="003F2DCB" w:rsidP="00AD6C2A">
            <w:pPr>
              <w:pStyle w:val="TAL"/>
              <w:rPr>
                <w:ins w:id="163" w:author="Ericsson User" w:date="2020-10-22T11:01:00Z"/>
                <w:lang w:eastAsia="ja-JP"/>
              </w:rPr>
            </w:pPr>
          </w:p>
        </w:tc>
        <w:tc>
          <w:tcPr>
            <w:tcW w:w="2835" w:type="dxa"/>
          </w:tcPr>
          <w:p w14:paraId="203BB867" w14:textId="77777777" w:rsidR="003F2DCB" w:rsidRPr="00D629EF" w:rsidRDefault="003F2DCB" w:rsidP="00AD6C2A">
            <w:pPr>
              <w:pStyle w:val="TAL"/>
              <w:rPr>
                <w:ins w:id="164" w:author="Ericsson User" w:date="2020-10-22T11:01:00Z"/>
                <w:lang w:eastAsia="zh-CN"/>
              </w:rPr>
            </w:pPr>
          </w:p>
        </w:tc>
      </w:tr>
      <w:tr w:rsidR="003F2DCB" w:rsidRPr="00D629EF" w14:paraId="7B04D66E" w14:textId="77777777" w:rsidTr="00AD6C2A">
        <w:trPr>
          <w:ins w:id="165" w:author="Ericsson User" w:date="2020-10-22T11:01:00Z"/>
        </w:trPr>
        <w:tc>
          <w:tcPr>
            <w:tcW w:w="2415" w:type="dxa"/>
          </w:tcPr>
          <w:p w14:paraId="538762D0" w14:textId="77777777" w:rsidR="003F2DCB" w:rsidRPr="00D629EF" w:rsidRDefault="003F2DCB" w:rsidP="00AD6C2A">
            <w:pPr>
              <w:pStyle w:val="TAL"/>
              <w:ind w:left="597"/>
              <w:rPr>
                <w:ins w:id="166" w:author="Ericsson User" w:date="2020-10-22T11:01:00Z"/>
                <w:lang w:eastAsia="zh-CN"/>
              </w:rPr>
            </w:pPr>
            <w:ins w:id="167" w:author="Ericsson User" w:date="2020-10-22T11:01:00Z">
              <w:r w:rsidRPr="005949A2">
                <w:rPr>
                  <w:rFonts w:cs="Arial"/>
                  <w:szCs w:val="18"/>
                  <w:lang w:eastAsia="ja-JP"/>
                </w:rPr>
                <w:t>&gt;&gt;&gt;&gt;QoS Flow Identifier</w:t>
              </w:r>
            </w:ins>
          </w:p>
        </w:tc>
        <w:tc>
          <w:tcPr>
            <w:tcW w:w="1080" w:type="dxa"/>
          </w:tcPr>
          <w:p w14:paraId="0BE6AF5D" w14:textId="77777777" w:rsidR="003F2DCB" w:rsidRPr="00D629EF" w:rsidRDefault="003F2DCB" w:rsidP="00AD6C2A">
            <w:pPr>
              <w:pStyle w:val="TAL"/>
              <w:rPr>
                <w:ins w:id="168" w:author="Ericsson User" w:date="2020-10-22T11:01:00Z"/>
                <w:lang w:eastAsia="zh-CN"/>
              </w:rPr>
            </w:pPr>
            <w:ins w:id="169" w:author="Ericsson User" w:date="2020-10-22T11:0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325" w:type="dxa"/>
          </w:tcPr>
          <w:p w14:paraId="2BE2488C" w14:textId="77777777" w:rsidR="003F2DCB" w:rsidRPr="00D629EF" w:rsidRDefault="003F2DCB" w:rsidP="00AD6C2A">
            <w:pPr>
              <w:pStyle w:val="TAL"/>
              <w:rPr>
                <w:ins w:id="170" w:author="Ericsson User" w:date="2020-10-22T11:01:00Z"/>
                <w:lang w:eastAsia="ja-JP"/>
              </w:rPr>
            </w:pPr>
          </w:p>
        </w:tc>
        <w:tc>
          <w:tcPr>
            <w:tcW w:w="1843" w:type="dxa"/>
          </w:tcPr>
          <w:p w14:paraId="2305DA75" w14:textId="77777777" w:rsidR="003F2DCB" w:rsidRDefault="003F2DCB" w:rsidP="00AD6C2A">
            <w:pPr>
              <w:keepNext/>
              <w:keepLines/>
              <w:spacing w:after="0"/>
              <w:rPr>
                <w:ins w:id="171" w:author="Ericsson User" w:date="2020-10-22T11:01:00Z"/>
                <w:rFonts w:ascii="Arial" w:hAnsi="Arial" w:cs="Arial"/>
                <w:sz w:val="18"/>
                <w:szCs w:val="18"/>
                <w:lang w:eastAsia="ja-JP"/>
              </w:rPr>
            </w:pPr>
            <w:ins w:id="172" w:author="Ericsson User" w:date="2020-10-22T11:01:00Z">
              <w:r w:rsidRPr="001D5CAA">
                <w:rPr>
                  <w:rFonts w:ascii="Arial" w:hAnsi="Arial" w:cs="Arial"/>
                  <w:sz w:val="18"/>
                  <w:szCs w:val="18"/>
                  <w:lang w:eastAsia="ja-JP"/>
                </w:rPr>
                <w:t>QoS Flow Identifier</w:t>
              </w:r>
            </w:ins>
          </w:p>
          <w:p w14:paraId="329A8BCD" w14:textId="77777777" w:rsidR="003F2DCB" w:rsidRPr="00D629EF" w:rsidRDefault="003F2DCB" w:rsidP="00AD6C2A">
            <w:pPr>
              <w:pStyle w:val="TAL"/>
              <w:rPr>
                <w:ins w:id="173" w:author="Ericsson User" w:date="2020-10-22T11:01:00Z"/>
                <w:lang w:eastAsia="ja-JP"/>
              </w:rPr>
            </w:pPr>
            <w:ins w:id="174" w:author="Ericsson User" w:date="2020-10-22T11:01:00Z">
              <w:r w:rsidRPr="001D5CAA">
                <w:rPr>
                  <w:rFonts w:cs="Arial"/>
                  <w:szCs w:val="18"/>
                  <w:lang w:eastAsia="ja-JP"/>
                </w:rPr>
                <w:t>9.3.1.24</w:t>
              </w:r>
            </w:ins>
          </w:p>
        </w:tc>
        <w:tc>
          <w:tcPr>
            <w:tcW w:w="2835" w:type="dxa"/>
          </w:tcPr>
          <w:p w14:paraId="6DF21462" w14:textId="77777777" w:rsidR="003F2DCB" w:rsidRPr="00D629EF" w:rsidRDefault="003F2DCB" w:rsidP="00AD6C2A">
            <w:pPr>
              <w:pStyle w:val="TAL"/>
              <w:rPr>
                <w:ins w:id="175" w:author="Ericsson User" w:date="2020-10-22T11:01:00Z"/>
                <w:lang w:eastAsia="zh-CN"/>
              </w:rPr>
            </w:pPr>
          </w:p>
        </w:tc>
      </w:tr>
      <w:tr w:rsidR="003F2DCB" w:rsidRPr="00D629EF" w14:paraId="5EAD1517" w14:textId="77777777" w:rsidTr="00AD6C2A">
        <w:trPr>
          <w:ins w:id="176" w:author="Ericsson User" w:date="2020-10-22T11:01:00Z"/>
        </w:trPr>
        <w:tc>
          <w:tcPr>
            <w:tcW w:w="2415" w:type="dxa"/>
          </w:tcPr>
          <w:p w14:paraId="03A32A48" w14:textId="77777777" w:rsidR="003F2DCB" w:rsidRPr="005949A2" w:rsidRDefault="003F2DCB" w:rsidP="00AD6C2A">
            <w:pPr>
              <w:pStyle w:val="TAL"/>
              <w:rPr>
                <w:ins w:id="177" w:author="Ericsson User" w:date="2020-10-22T11:01:00Z"/>
                <w:rFonts w:cs="Arial"/>
                <w:szCs w:val="18"/>
                <w:lang w:eastAsia="ja-JP"/>
              </w:rPr>
            </w:pPr>
            <w:ins w:id="178" w:author="Ericsson User" w:date="2020-10-22T11:01:00Z">
              <w:r>
                <w:rPr>
                  <w:rFonts w:cs="Arial"/>
                  <w:szCs w:val="18"/>
                  <w:lang w:eastAsia="ja-JP"/>
                </w:rPr>
                <w:t>Omit PDCP SN and QFI Info</w:t>
              </w:r>
            </w:ins>
          </w:p>
        </w:tc>
        <w:tc>
          <w:tcPr>
            <w:tcW w:w="1080" w:type="dxa"/>
          </w:tcPr>
          <w:p w14:paraId="2599CA6C" w14:textId="77777777" w:rsidR="003F2DCB" w:rsidRDefault="003F2DCB" w:rsidP="00AD6C2A">
            <w:pPr>
              <w:pStyle w:val="TAL"/>
              <w:rPr>
                <w:ins w:id="179" w:author="Ericsson User" w:date="2020-10-22T11:01:00Z"/>
                <w:rFonts w:cs="Arial"/>
                <w:szCs w:val="18"/>
                <w:lang w:eastAsia="ja-JP"/>
              </w:rPr>
            </w:pPr>
            <w:ins w:id="180" w:author="Ericsson User" w:date="2020-10-22T11:01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25" w:type="dxa"/>
          </w:tcPr>
          <w:p w14:paraId="17F768E7" w14:textId="77777777" w:rsidR="003F2DCB" w:rsidRPr="00D629EF" w:rsidRDefault="003F2DCB" w:rsidP="00AD6C2A">
            <w:pPr>
              <w:pStyle w:val="TAL"/>
              <w:rPr>
                <w:ins w:id="181" w:author="Ericsson User" w:date="2020-10-22T11:01:00Z"/>
                <w:lang w:eastAsia="ja-JP"/>
              </w:rPr>
            </w:pPr>
          </w:p>
        </w:tc>
        <w:tc>
          <w:tcPr>
            <w:tcW w:w="1843" w:type="dxa"/>
          </w:tcPr>
          <w:p w14:paraId="09802D54" w14:textId="77777777" w:rsidR="003F2DCB" w:rsidRPr="001D5CAA" w:rsidRDefault="003F2DCB" w:rsidP="00AD6C2A">
            <w:pPr>
              <w:keepNext/>
              <w:keepLines/>
              <w:spacing w:after="0"/>
              <w:rPr>
                <w:ins w:id="182" w:author="Ericsson User" w:date="2020-10-22T11:01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 (omit sn and qfi, ...)</w:t>
              </w:r>
            </w:ins>
          </w:p>
        </w:tc>
        <w:tc>
          <w:tcPr>
            <w:tcW w:w="2835" w:type="dxa"/>
          </w:tcPr>
          <w:p w14:paraId="1557A6F7" w14:textId="77777777" w:rsidR="003F2DCB" w:rsidRPr="00D629EF" w:rsidRDefault="003F2DCB" w:rsidP="00AD6C2A">
            <w:pPr>
              <w:pStyle w:val="TAL"/>
              <w:rPr>
                <w:ins w:id="184" w:author="Ericsson User" w:date="2020-10-22T11:01:00Z"/>
                <w:lang w:eastAsia="zh-CN"/>
              </w:rPr>
            </w:pPr>
            <w:ins w:id="185" w:author="Ericsson User" w:date="2020-10-22T11:01:00Z">
              <w:r>
                <w:rPr>
                  <w:rFonts w:cs="Arial"/>
                  <w:szCs w:val="18"/>
                  <w:lang w:eastAsia="ja-JP"/>
                </w:rPr>
                <w:t xml:space="preserve">Indicates that the </w:t>
              </w:r>
              <w:r w:rsidRPr="009E6F41">
                <w:rPr>
                  <w:rFonts w:cs="Arial"/>
                  <w:szCs w:val="18"/>
                  <w:lang w:eastAsia="ja-JP"/>
                </w:rPr>
                <w:t>user packet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9E6F41">
                <w:rPr>
                  <w:rFonts w:cs="Arial"/>
                  <w:szCs w:val="18"/>
                  <w:lang w:eastAsia="ja-JP"/>
                </w:rPr>
                <w:t xml:space="preserve"> a</w:t>
              </w:r>
              <w:r>
                <w:rPr>
                  <w:rFonts w:cs="Arial"/>
                  <w:szCs w:val="18"/>
                  <w:lang w:eastAsia="ja-JP"/>
                </w:rPr>
                <w:t>re forwarded as</w:t>
              </w:r>
              <w:r w:rsidRPr="009E6F41">
                <w:rPr>
                  <w:rFonts w:cs="Arial"/>
                  <w:szCs w:val="18"/>
                  <w:lang w:eastAsia="ja-JP"/>
                </w:rPr>
                <w:t xml:space="preserve"> PDCP SDU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9E6F41">
                <w:rPr>
                  <w:rFonts w:cs="Arial"/>
                  <w:szCs w:val="18"/>
                  <w:lang w:eastAsia="ja-JP"/>
                </w:rPr>
                <w:t xml:space="preserve"> without PDCP SN and QFI information</w:t>
              </w:r>
            </w:ins>
          </w:p>
        </w:tc>
      </w:tr>
    </w:tbl>
    <w:p w14:paraId="310EF883" w14:textId="77777777" w:rsidR="003F2DCB" w:rsidRPr="00D629EF" w:rsidRDefault="003F2DCB" w:rsidP="003F2DCB">
      <w:pPr>
        <w:rPr>
          <w:ins w:id="186" w:author="Ericsson User" w:date="2020-10-22T11:01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F2DCB" w:rsidRPr="00D629EF" w14:paraId="3F003C32" w14:textId="77777777" w:rsidTr="00AD6C2A">
        <w:trPr>
          <w:ins w:id="187" w:author="Ericsson User" w:date="2020-10-22T11:01:00Z"/>
        </w:trPr>
        <w:tc>
          <w:tcPr>
            <w:tcW w:w="3528" w:type="dxa"/>
          </w:tcPr>
          <w:p w14:paraId="2660754F" w14:textId="77777777" w:rsidR="003F2DCB" w:rsidRPr="00D629EF" w:rsidRDefault="003F2DCB" w:rsidP="00AD6C2A">
            <w:pPr>
              <w:pStyle w:val="TAH"/>
              <w:rPr>
                <w:ins w:id="188" w:author="Ericsson User" w:date="2020-10-22T11:01:00Z"/>
                <w:rFonts w:cs="Arial"/>
                <w:lang w:eastAsia="ja-JP"/>
              </w:rPr>
            </w:pPr>
            <w:ins w:id="189" w:author="Ericsson User" w:date="2020-10-22T11:01:00Z">
              <w:r w:rsidRPr="00D629EF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D81289F" w14:textId="77777777" w:rsidR="003F2DCB" w:rsidRPr="00D629EF" w:rsidRDefault="003F2DCB" w:rsidP="00AD6C2A">
            <w:pPr>
              <w:pStyle w:val="TAH"/>
              <w:rPr>
                <w:ins w:id="190" w:author="Ericsson User" w:date="2020-10-22T11:01:00Z"/>
                <w:rFonts w:cs="Arial"/>
                <w:lang w:eastAsia="ja-JP"/>
              </w:rPr>
            </w:pPr>
            <w:ins w:id="191" w:author="Ericsson User" w:date="2020-10-22T11:01:00Z">
              <w:r w:rsidRPr="00D629EF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F2DCB" w:rsidRPr="00D629EF" w14:paraId="43382974" w14:textId="77777777" w:rsidTr="00AD6C2A">
        <w:trPr>
          <w:ins w:id="192" w:author="Ericsson User" w:date="2020-10-22T11:01:00Z"/>
        </w:trPr>
        <w:tc>
          <w:tcPr>
            <w:tcW w:w="3528" w:type="dxa"/>
          </w:tcPr>
          <w:p w14:paraId="07121B3E" w14:textId="77777777" w:rsidR="003F2DCB" w:rsidRPr="00D629EF" w:rsidRDefault="003F2DCB" w:rsidP="00AD6C2A">
            <w:pPr>
              <w:pStyle w:val="TAL"/>
              <w:rPr>
                <w:ins w:id="193" w:author="Ericsson User" w:date="2020-10-22T11:01:00Z"/>
                <w:lang w:eastAsia="ja-JP"/>
              </w:rPr>
            </w:pPr>
            <w:ins w:id="194" w:author="Ericsson User" w:date="2020-10-22T11:01:00Z">
              <w:r w:rsidRPr="005949A2">
                <w:rPr>
                  <w:rFonts w:cs="Arial"/>
                  <w:szCs w:val="18"/>
                  <w:lang w:eastAsia="ja-JP"/>
                </w:rPr>
                <w:t>maxnoofDataForwardTunnels</w:t>
              </w:r>
            </w:ins>
          </w:p>
        </w:tc>
        <w:tc>
          <w:tcPr>
            <w:tcW w:w="6192" w:type="dxa"/>
          </w:tcPr>
          <w:p w14:paraId="5CABBB2A" w14:textId="77777777" w:rsidR="003F2DCB" w:rsidRPr="00D629EF" w:rsidRDefault="003F2DCB" w:rsidP="00AD6C2A">
            <w:pPr>
              <w:pStyle w:val="TAL"/>
              <w:rPr>
                <w:ins w:id="195" w:author="Ericsson User" w:date="2020-10-22T11:01:00Z"/>
                <w:lang w:eastAsia="ja-JP"/>
              </w:rPr>
            </w:pPr>
            <w:ins w:id="196" w:author="Ericsson User" w:date="2020-10-22T11:01:00Z">
              <w:r w:rsidRPr="00D629EF">
                <w:t xml:space="preserve">Maximum no. of </w:t>
              </w:r>
              <w:r>
                <w:t>Data Forwarding tunnels per DRB</w:t>
              </w:r>
              <w:r w:rsidRPr="00D629EF">
                <w:t xml:space="preserve">. Value is </w:t>
              </w:r>
              <w:r>
                <w:t>16</w:t>
              </w:r>
              <w:r w:rsidRPr="00D629EF">
                <w:t>.</w:t>
              </w:r>
            </w:ins>
          </w:p>
        </w:tc>
      </w:tr>
      <w:tr w:rsidR="003F2DCB" w:rsidRPr="00D629EF" w14:paraId="5E8971E0" w14:textId="77777777" w:rsidTr="00AD6C2A">
        <w:trPr>
          <w:ins w:id="197" w:author="Ericsson User" w:date="2020-10-22T11:01:00Z"/>
        </w:trPr>
        <w:tc>
          <w:tcPr>
            <w:tcW w:w="3528" w:type="dxa"/>
          </w:tcPr>
          <w:p w14:paraId="5C9B0FE5" w14:textId="77777777" w:rsidR="003F2DCB" w:rsidRPr="005949A2" w:rsidRDefault="003F2DCB" w:rsidP="00AD6C2A">
            <w:pPr>
              <w:pStyle w:val="TAL"/>
              <w:rPr>
                <w:ins w:id="198" w:author="Ericsson User" w:date="2020-10-22T11:01:00Z"/>
                <w:rFonts w:cs="Arial"/>
                <w:szCs w:val="18"/>
                <w:lang w:eastAsia="ja-JP"/>
              </w:rPr>
            </w:pPr>
            <w:ins w:id="199" w:author="Ericsson User" w:date="2020-10-22T11:01:00Z">
              <w:r w:rsidRPr="00D629EF">
                <w:t>maxnoofQoSFlows</w:t>
              </w:r>
            </w:ins>
          </w:p>
        </w:tc>
        <w:tc>
          <w:tcPr>
            <w:tcW w:w="6192" w:type="dxa"/>
          </w:tcPr>
          <w:p w14:paraId="43BDAC58" w14:textId="77777777" w:rsidR="003F2DCB" w:rsidRPr="00D629EF" w:rsidRDefault="003F2DCB" w:rsidP="00AD6C2A">
            <w:pPr>
              <w:pStyle w:val="TAL"/>
              <w:rPr>
                <w:ins w:id="200" w:author="Ericsson User" w:date="2020-10-22T11:01:00Z"/>
              </w:rPr>
            </w:pPr>
            <w:ins w:id="201" w:author="Ericsson User" w:date="2020-10-22T11:01:00Z">
              <w:r w:rsidRPr="00D629EF">
                <w:t>Maximum no. of QoS flows in a PDU Session. Value is 64.</w:t>
              </w:r>
            </w:ins>
          </w:p>
        </w:tc>
      </w:tr>
    </w:tbl>
    <w:p w14:paraId="59E28A45" w14:textId="77777777" w:rsidR="003F2DCB" w:rsidRPr="00D629EF" w:rsidRDefault="003F2DCB" w:rsidP="003F2DCB">
      <w:pPr>
        <w:rPr>
          <w:ins w:id="202" w:author="Ericsson User" w:date="2020-10-22T11:01:00Z"/>
        </w:rPr>
      </w:pPr>
    </w:p>
    <w:p w14:paraId="78B0BBF2" w14:textId="451B1475" w:rsidR="00F86267" w:rsidRDefault="00F86267" w:rsidP="00F86267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273AAF" w14:textId="77777777" w:rsidR="00F86267" w:rsidRDefault="00F86267" w:rsidP="00F8626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F032A83" w14:textId="1EEE133F" w:rsidR="00F86267" w:rsidRDefault="00F86267" w:rsidP="00F86267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660611" w14:textId="77777777" w:rsidR="00675837" w:rsidRPr="00D629EF" w:rsidRDefault="00675837" w:rsidP="00675837">
      <w:pPr>
        <w:pStyle w:val="Heading4"/>
      </w:pPr>
      <w:bookmarkStart w:id="203" w:name="_Toc20955666"/>
      <w:bookmarkStart w:id="204" w:name="_Toc29461109"/>
      <w:bookmarkStart w:id="205" w:name="_Toc29505841"/>
      <w:bookmarkStart w:id="206" w:name="_Toc36556366"/>
      <w:bookmarkStart w:id="207" w:name="_Toc45881853"/>
      <w:bookmarkStart w:id="208" w:name="_Toc51852494"/>
      <w:r w:rsidRPr="00D629EF">
        <w:t>9.3.3.11</w:t>
      </w:r>
      <w:r w:rsidRPr="00D629EF">
        <w:tab/>
        <w:t>PDU Session Resource To Modify List</w:t>
      </w:r>
      <w:bookmarkEnd w:id="203"/>
      <w:bookmarkEnd w:id="204"/>
      <w:bookmarkEnd w:id="205"/>
      <w:bookmarkEnd w:id="206"/>
      <w:bookmarkEnd w:id="207"/>
      <w:bookmarkEnd w:id="208"/>
    </w:p>
    <w:p w14:paraId="2A0365B6" w14:textId="77777777" w:rsidR="00675837" w:rsidRPr="00D629EF" w:rsidRDefault="00675837" w:rsidP="00675837">
      <w:r w:rsidRPr="00D629EF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675837" w:rsidRPr="00D629EF" w14:paraId="004F7BE3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BF0C" w14:textId="77777777" w:rsidR="00675837" w:rsidRPr="00D629EF" w:rsidRDefault="00675837" w:rsidP="002850E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1796" w14:textId="77777777" w:rsidR="00675837" w:rsidRPr="00D629EF" w:rsidRDefault="00675837" w:rsidP="002850E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25F" w14:textId="77777777" w:rsidR="00675837" w:rsidRPr="00D629EF" w:rsidRDefault="00675837" w:rsidP="002850EE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7ED" w14:textId="77777777" w:rsidR="00675837" w:rsidRPr="00D629EF" w:rsidRDefault="00675837" w:rsidP="002850EE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6887" w14:textId="77777777" w:rsidR="00675837" w:rsidRPr="00D629EF" w:rsidRDefault="00675837" w:rsidP="002850E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D2F" w14:textId="77777777" w:rsidR="00675837" w:rsidRPr="00D629EF" w:rsidRDefault="00675837" w:rsidP="002850E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B41" w14:textId="77777777" w:rsidR="00675837" w:rsidRPr="00D629EF" w:rsidRDefault="00675837" w:rsidP="002850E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75837" w:rsidRPr="00D629EF" w14:paraId="60E3E9B0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5CD4" w14:textId="77777777" w:rsidR="00675837" w:rsidRPr="00D629EF" w:rsidRDefault="0067583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EEB0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843A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820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6D7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6F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5F5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1581B40D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EC6A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726D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A38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1277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D4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1F8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D00A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911ABAC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14D7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45D7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264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C364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DBB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F6EF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D29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4A53175C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ADCB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031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1A1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80D9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E9FC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AC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32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7F9E389F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F63E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8FD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6441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514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69803DCE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E651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B37F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BE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69C9CA3B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30AF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8C68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3BBD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FD9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3A1B9EE5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CB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A2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EE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7A97AC5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61E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12F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14AE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3A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3B252CDE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34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E5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EE65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86C4746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EDB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61A1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E90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252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71B79C9E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88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82E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99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77868146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B7F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14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7FA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CABA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14B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E46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013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75837" w:rsidRPr="00D629EF" w14:paraId="2F43A59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5B9A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28D7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B0B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345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4A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8AF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71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675837" w:rsidRPr="00D629EF" w14:paraId="678F9AF7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DFD5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D4E1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A82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070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6D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3D1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BFB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FF66CD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ED52" w14:textId="77777777" w:rsidR="00675837" w:rsidRPr="00D629EF" w:rsidRDefault="00675837" w:rsidP="002850E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25F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871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9F2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06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90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AD2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103A6B63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DD10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579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750D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349C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A0E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559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BE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FAF3026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7B79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E0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AD3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214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B9AE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3DB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B28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3E87BB3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CC23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4C9C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3BE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6D45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C37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61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C96E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317B4272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2386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869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666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DE75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B7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FE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CC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BE3E0E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DE89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26C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78C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C506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6B6955B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1657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9F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5559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2BA274FF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69F1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22D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EE1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3DF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2C3DAFE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121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78A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B4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2255302D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31EE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26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261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EB17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61EA1C1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F2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2E8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A0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32CE6904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FBE6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05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47E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34A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60DE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8F0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9DB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6C552EE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C01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DC2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8B2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BC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869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9DC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9E2F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75837" w:rsidRPr="00D629EF" w14:paraId="2E6E3D9E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6FD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22A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DBCD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025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12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FD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E6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8C900E2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9BB5" w14:textId="77777777" w:rsidR="00675837" w:rsidRPr="00D629EF" w:rsidRDefault="00675837" w:rsidP="002850E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94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9FB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3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388C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0CD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7A9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1896C5A6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CEC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4604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B77B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415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0C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68E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FA07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7180D215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2261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E278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D98D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CC2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B5F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590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99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49CB6CDC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6CFB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D50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436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34D1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0A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25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87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8315FF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2225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A05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D43D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0FA3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498CB422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66F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4A82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DDB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4D4328B8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D65B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476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65C7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6CF1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7E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D3F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8BD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59327BE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F97B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A6F9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648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C7F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5230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90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2738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42A65190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A17E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1E50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E1B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C505" w14:textId="77777777" w:rsidR="00675837" w:rsidRPr="00D629EF" w:rsidRDefault="00675837" w:rsidP="002850EE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1F6F43A6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FC8B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DA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3F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4447C84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D66F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20FD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62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A18" w14:textId="77777777" w:rsidR="00675837" w:rsidRPr="00D629EF" w:rsidRDefault="00675837" w:rsidP="002850EE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67BB267A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329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216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DB1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4CACAC85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85EE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DB38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26E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8CB1" w14:textId="77777777" w:rsidR="00675837" w:rsidRPr="00D629EF" w:rsidRDefault="00675837" w:rsidP="002850EE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4E284E1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3B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EE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90B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2C82589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35C6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D08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D45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A973" w14:textId="77777777" w:rsidR="00675837" w:rsidRPr="00D629EF" w:rsidRDefault="00675837" w:rsidP="002850EE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9298483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4014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F25F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559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18B94C3A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D84D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B8F9" w14:textId="77777777" w:rsidR="00675837" w:rsidRPr="00D629EF" w:rsidRDefault="00675837" w:rsidP="002850EE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85F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C07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47295860" w14:textId="77777777" w:rsidR="00675837" w:rsidRPr="00D629EF" w:rsidRDefault="00675837" w:rsidP="002850EE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40EE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1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7B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6C132120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A40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02D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374B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3E3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09BA48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B8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4AE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D8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36C205E0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01A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971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F48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EB7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036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4D1A29AA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49F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BE1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75837" w:rsidRPr="00D629EF" w14:paraId="55D88544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3B6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5F1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CCF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EE5F" w14:textId="77777777" w:rsidR="00675837" w:rsidRPr="00D629EF" w:rsidRDefault="00675837" w:rsidP="002850EE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F03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8164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100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75837" w:rsidRPr="00D629EF" w14:paraId="071D1FE3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A7E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76FA" w14:textId="77777777" w:rsidR="00675837" w:rsidRPr="00D629EF" w:rsidRDefault="00675837" w:rsidP="002850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18B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A7A" w14:textId="77777777" w:rsidR="00675837" w:rsidRPr="00D629EF" w:rsidRDefault="00675837" w:rsidP="002850E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3104" w14:textId="77777777" w:rsidR="00675837" w:rsidRPr="00D629EF" w:rsidRDefault="00675837" w:rsidP="002850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000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66A8" w14:textId="77777777" w:rsidR="00675837" w:rsidRPr="00D629EF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837" w:rsidRPr="00D629EF" w14:paraId="30D000F4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DAD" w14:textId="77777777" w:rsidR="00675837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0E5" w14:textId="77777777" w:rsidR="00675837" w:rsidRDefault="00675837" w:rsidP="002850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E9C3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CFF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6B4" w14:textId="77777777" w:rsidR="00675837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98BB" w14:textId="77777777" w:rsidR="00675837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0066" w14:textId="77777777" w:rsidR="00675837" w:rsidRDefault="00675837" w:rsidP="002850E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75837" w:rsidRPr="00D629EF" w14:paraId="7E9C4C06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5773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33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E63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480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0A65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AA3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70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E85C5C4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8321" w14:textId="77777777" w:rsidR="00675837" w:rsidRPr="00D629EF" w:rsidRDefault="00675837" w:rsidP="002850EE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A0F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89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370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6FC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D55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346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7144B9CD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A1CE" w14:textId="77777777" w:rsidR="00675837" w:rsidRPr="00D629EF" w:rsidRDefault="00675837" w:rsidP="002850EE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3F1D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F39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8EE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E99B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C4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A44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675837" w:rsidRPr="00D629EF" w14:paraId="08D9751F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B46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BBC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8627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B41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239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4BC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37A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75837" w:rsidRPr="00D629EF" w14:paraId="7517F3C2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9C6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1DA8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8FDE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FB0" w14:textId="77777777" w:rsidR="00675837" w:rsidRDefault="00675837" w:rsidP="002850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603261D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2B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08A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ADD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5837" w:rsidRPr="00D629EF" w14:paraId="604C7CBC" w14:textId="77777777" w:rsidTr="002850E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183" w14:textId="77777777" w:rsidR="00675837" w:rsidRPr="00D629EF" w:rsidRDefault="00675837" w:rsidP="002850E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822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626" w14:textId="77777777" w:rsidR="00675837" w:rsidRPr="00D629EF" w:rsidRDefault="00675837" w:rsidP="002850E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9AD" w14:textId="77777777" w:rsidR="00675837" w:rsidRDefault="00675837" w:rsidP="002850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13AE74F1" w14:textId="77777777" w:rsidR="00675837" w:rsidRPr="00D629EF" w:rsidRDefault="00675837" w:rsidP="002850EE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07" w14:textId="77777777" w:rsidR="00675837" w:rsidRPr="00D629EF" w:rsidRDefault="00675837" w:rsidP="002850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F38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A5F" w14:textId="77777777" w:rsidR="00675837" w:rsidRPr="00D629EF" w:rsidRDefault="00675837" w:rsidP="002850E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F2DCB" w:rsidRPr="00D629EF" w14:paraId="521A83BB" w14:textId="77777777" w:rsidTr="002850EE">
        <w:trPr>
          <w:ins w:id="209" w:author="Ericsson User" w:date="2020-10-22T11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D9E" w14:textId="29415E46" w:rsidR="003F2DCB" w:rsidRDefault="003F2DCB" w:rsidP="003F2DCB">
            <w:pPr>
              <w:keepNext/>
              <w:keepLines/>
              <w:spacing w:after="0"/>
              <w:ind w:leftChars="60" w:left="120"/>
              <w:rPr>
                <w:ins w:id="210" w:author="Ericsson User" w:date="2020-10-22T11:01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8E72A5">
                <w:rPr>
                  <w:rFonts w:ascii="Arial" w:hAnsi="Arial" w:cs="Arial"/>
                  <w:sz w:val="18"/>
                  <w:szCs w:val="18"/>
                  <w:lang w:eastAsia="ja-JP"/>
                </w:rPr>
                <w:t>DL Data Forwarding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56D6" w14:textId="4BCA7660" w:rsidR="003F2DCB" w:rsidRDefault="003F2DCB" w:rsidP="003F2DCB">
            <w:pPr>
              <w:pStyle w:val="TAL"/>
              <w:rPr>
                <w:ins w:id="212" w:author="Ericsson User" w:date="2020-10-22T11:01:00Z"/>
                <w:lang w:eastAsia="ja-JP"/>
              </w:rPr>
            </w:pPr>
            <w:ins w:id="213" w:author="Ericsson User" w:date="2020-10-22T11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1AD" w14:textId="77777777" w:rsidR="003F2DCB" w:rsidRPr="00D629EF" w:rsidRDefault="003F2DCB" w:rsidP="003F2DCB">
            <w:pPr>
              <w:pStyle w:val="TAL"/>
              <w:rPr>
                <w:ins w:id="214" w:author="Ericsson User" w:date="2020-10-22T11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CD5" w14:textId="312C1DA3" w:rsidR="003F2DCB" w:rsidRDefault="003F2DCB" w:rsidP="003F2DCB">
            <w:pPr>
              <w:pStyle w:val="TAL"/>
              <w:rPr>
                <w:ins w:id="215" w:author="Ericsson User" w:date="2020-10-22T11:01:00Z"/>
                <w:rFonts w:cs="Arial"/>
                <w:szCs w:val="18"/>
                <w:lang w:eastAsia="ja-JP"/>
              </w:rPr>
            </w:pPr>
            <w:ins w:id="216" w:author="Ericsson User" w:date="2020-10-22T11:01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00E" w14:textId="77777777" w:rsidR="003F2DCB" w:rsidRPr="00D629EF" w:rsidRDefault="003F2DCB" w:rsidP="003F2DCB">
            <w:pPr>
              <w:pStyle w:val="TAL"/>
              <w:rPr>
                <w:ins w:id="217" w:author="Ericsson User" w:date="2020-10-22T11:0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97D" w14:textId="0479CB1D" w:rsidR="003F2DCB" w:rsidRDefault="003F2DCB" w:rsidP="003F2DCB">
            <w:pPr>
              <w:pStyle w:val="TAC"/>
              <w:rPr>
                <w:ins w:id="218" w:author="Ericsson User" w:date="2020-10-22T11:01:00Z"/>
                <w:lang w:eastAsia="ja-JP"/>
              </w:rPr>
            </w:pPr>
            <w:ins w:id="219" w:author="Ericsson User" w:date="2020-10-22T11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012" w14:textId="4F71C34B" w:rsidR="003F2DCB" w:rsidRDefault="003F2DCB" w:rsidP="003F2DCB">
            <w:pPr>
              <w:pStyle w:val="TAC"/>
              <w:rPr>
                <w:ins w:id="220" w:author="Ericsson User" w:date="2020-10-22T11:01:00Z"/>
                <w:lang w:eastAsia="ja-JP"/>
              </w:rPr>
            </w:pPr>
            <w:ins w:id="221" w:author="Ericsson User" w:date="2020-10-22T11:0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715A2A69" w14:textId="77777777" w:rsidR="00675837" w:rsidRPr="00D629EF" w:rsidRDefault="00675837" w:rsidP="0067583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75837" w:rsidRPr="00D629EF" w14:paraId="2E8F2FB9" w14:textId="77777777" w:rsidTr="002850EE">
        <w:trPr>
          <w:jc w:val="center"/>
        </w:trPr>
        <w:tc>
          <w:tcPr>
            <w:tcW w:w="3686" w:type="dxa"/>
          </w:tcPr>
          <w:p w14:paraId="2B19F07D" w14:textId="77777777" w:rsidR="00675837" w:rsidRPr="00D629EF" w:rsidRDefault="00675837" w:rsidP="002850E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D2BA615" w14:textId="77777777" w:rsidR="00675837" w:rsidRPr="00D629EF" w:rsidRDefault="00675837" w:rsidP="002850EE">
            <w:pPr>
              <w:pStyle w:val="TAH"/>
            </w:pPr>
            <w:r w:rsidRPr="00D629EF">
              <w:t>Explanation</w:t>
            </w:r>
          </w:p>
        </w:tc>
      </w:tr>
      <w:tr w:rsidR="00675837" w:rsidRPr="00D629EF" w14:paraId="100F1E73" w14:textId="77777777" w:rsidTr="002850EE">
        <w:trPr>
          <w:jc w:val="center"/>
        </w:trPr>
        <w:tc>
          <w:tcPr>
            <w:tcW w:w="3686" w:type="dxa"/>
          </w:tcPr>
          <w:p w14:paraId="4626999C" w14:textId="77777777" w:rsidR="00675837" w:rsidRPr="00D629EF" w:rsidRDefault="00675837" w:rsidP="002850EE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51DFC180" w14:textId="77777777" w:rsidR="00675837" w:rsidRPr="00D629EF" w:rsidRDefault="00675837" w:rsidP="002850EE">
            <w:pPr>
              <w:pStyle w:val="TAL"/>
            </w:pPr>
            <w:r w:rsidRPr="00D629EF">
              <w:t>Maximum no. of DRBs for a UE. Value is 32.</w:t>
            </w:r>
          </w:p>
        </w:tc>
      </w:tr>
      <w:tr w:rsidR="00675837" w:rsidRPr="00D629EF" w14:paraId="26ED1BA6" w14:textId="77777777" w:rsidTr="002850EE">
        <w:trPr>
          <w:jc w:val="center"/>
        </w:trPr>
        <w:tc>
          <w:tcPr>
            <w:tcW w:w="3686" w:type="dxa"/>
          </w:tcPr>
          <w:p w14:paraId="2F0FD82D" w14:textId="77777777" w:rsidR="00675837" w:rsidRPr="00D629EF" w:rsidRDefault="00675837" w:rsidP="002850EE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DE50B3F" w14:textId="77777777" w:rsidR="00675837" w:rsidRPr="00D629EF" w:rsidRDefault="00675837" w:rsidP="002850EE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714A65C6" w14:textId="77777777" w:rsidR="00675837" w:rsidRPr="00D629EF" w:rsidRDefault="00675837" w:rsidP="00675837"/>
    <w:p w14:paraId="41B82B3B" w14:textId="2B388C9C" w:rsidR="00736223" w:rsidRDefault="00736223" w:rsidP="00736223">
      <w:pPr>
        <w:pStyle w:val="FirstChange"/>
      </w:pPr>
      <w:r>
        <w:t xml:space="preserve">&lt;&lt;&lt;&lt;&lt;&lt;&lt;&lt;&lt;&lt;&lt;&lt;&lt;&lt;&lt;&lt;&lt;&lt;&lt;&lt; End of </w:t>
      </w:r>
      <w:r w:rsidR="003602A0">
        <w:t>4</w:t>
      </w:r>
      <w:r w:rsidR="003602A0" w:rsidRPr="0067583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15F4CFA" w14:textId="77777777" w:rsidR="00736223" w:rsidRDefault="00736223" w:rsidP="007362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05572BA5" w:rsidR="00736223" w:rsidRDefault="00736223" w:rsidP="00736223">
      <w:pPr>
        <w:pStyle w:val="FirstChange"/>
      </w:pPr>
      <w:r>
        <w:lastRenderedPageBreak/>
        <w:t xml:space="preserve">&lt;&lt;&lt;&lt;&lt;&lt;&lt;&lt;&lt;&lt;&lt;&lt;&lt;&lt;&lt;&lt;&lt;&lt;&lt;&lt; </w:t>
      </w:r>
      <w:r w:rsidR="003602A0">
        <w:t>5</w:t>
      </w:r>
      <w:r w:rsidR="00675837" w:rsidRPr="00675837">
        <w:rPr>
          <w:vertAlign w:val="superscript"/>
        </w:rPr>
        <w:t>th</w:t>
      </w:r>
      <w:r w:rsidR="00675837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923362" w14:textId="77777777" w:rsidR="00F1538D" w:rsidRPr="00D629EF" w:rsidRDefault="00F1538D" w:rsidP="00F1538D">
      <w:pPr>
        <w:pStyle w:val="Heading3"/>
      </w:pPr>
      <w:bookmarkStart w:id="222" w:name="_Toc20955683"/>
      <w:bookmarkStart w:id="223" w:name="_Toc29461126"/>
      <w:bookmarkStart w:id="224" w:name="_Toc29505858"/>
      <w:bookmarkStart w:id="225" w:name="_Toc36556383"/>
      <w:bookmarkStart w:id="226" w:name="_Toc45881870"/>
      <w:bookmarkStart w:id="227" w:name="_Toc51852511"/>
      <w:r w:rsidRPr="00D629EF">
        <w:t>9.4.4</w:t>
      </w:r>
      <w:r w:rsidRPr="00D629EF">
        <w:tab/>
        <w:t>PDU Definitions</w:t>
      </w:r>
      <w:bookmarkEnd w:id="222"/>
      <w:bookmarkEnd w:id="223"/>
      <w:bookmarkEnd w:id="224"/>
      <w:bookmarkEnd w:id="225"/>
      <w:bookmarkEnd w:id="226"/>
      <w:bookmarkEnd w:id="227"/>
    </w:p>
    <w:p w14:paraId="17CA0E5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D95145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3A4DA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C21022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DF1A39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1ED83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5A6F1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44653B9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7AAB24E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2B4B6F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39DB3EC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B03279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313800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E23B67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B1C650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B5C76F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4BB44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4FA829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EF318B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080CE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E4E83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2AE6DE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58BC5AB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CF1FA9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7A2795A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5BA5DC5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0504102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07EBF09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0178F36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81F3CA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01673C1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70785C9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5485BB9A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97AF85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6D96AD1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487B837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56EDE3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494FE57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19228E8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5DC370E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2DCFBBF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156ACF5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3DA129E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AD2437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F72E1F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55330A0" w14:textId="77777777" w:rsidR="00F1538D" w:rsidRPr="001C29EB" w:rsidRDefault="00F1538D" w:rsidP="00F1538D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337D1B9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6197D21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86451B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5BA0AA2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3DABB87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7FD0661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78E9C81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BAEE44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3F77D58D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3485BA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39F2442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1E2C940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2F38D6C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32941CC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721F17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C3A1C6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0C608D1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6F114D9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05DAC0C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423204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42996F2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1348EEB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FFB0FB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0D96B78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6A0B53A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4F948AC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109BCF3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4469B7F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26C44F8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542C007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71A392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40EA2C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40873C1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F1997C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33E14B9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51DE1E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46714DE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03C5E2E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599F28F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49F34C2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15BDEF8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29BDD9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09012B7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522AC6CE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4E199BE2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77E1F24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C7D9373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88E87C9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5EFBD7CD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E92ACA2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5BF5C8E6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F28F7BE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61B52C35" w14:textId="77777777" w:rsidR="00F1538D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7E6DD494" w14:textId="77777777" w:rsidR="00F1538D" w:rsidRPr="005C2B60" w:rsidRDefault="00F1538D" w:rsidP="00F1538D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6811E1C" w14:textId="77777777" w:rsidR="00F1538D" w:rsidRPr="005C2B60" w:rsidRDefault="00F1538D" w:rsidP="00F1538D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326D0B30" w14:textId="77777777" w:rsidR="00F1538D" w:rsidRPr="005C2B60" w:rsidRDefault="00F1538D" w:rsidP="00F1538D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1C530350" w14:textId="77777777" w:rsidR="00F1538D" w:rsidRPr="005C2B60" w:rsidRDefault="00F1538D" w:rsidP="00F1538D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37B2C37E" w14:textId="77777777" w:rsidR="00F1538D" w:rsidRPr="00696783" w:rsidRDefault="00F1538D" w:rsidP="00F1538D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600291C9" w14:textId="77777777" w:rsidR="00F1538D" w:rsidRPr="00696783" w:rsidRDefault="00F1538D" w:rsidP="00F1538D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5D9FC421" w14:textId="77777777" w:rsidR="00F1538D" w:rsidRPr="00561D98" w:rsidRDefault="00F1538D" w:rsidP="00F1538D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5340658" w14:textId="77777777" w:rsidR="00F1538D" w:rsidRPr="00561D98" w:rsidRDefault="00F1538D" w:rsidP="00F1538D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47E44E70" w14:textId="77777777" w:rsidR="00F1538D" w:rsidRPr="00D44F5E" w:rsidRDefault="00F1538D" w:rsidP="00F1538D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1CA1EAD1" w14:textId="77777777" w:rsidR="00F1538D" w:rsidRPr="00D44F5E" w:rsidRDefault="00F1538D" w:rsidP="00F1538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0ABA1C63" w14:textId="77777777" w:rsidR="00F1538D" w:rsidRPr="00D44F5E" w:rsidRDefault="00F1538D" w:rsidP="00F1538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20DFA7E1" w14:textId="77777777" w:rsidR="00F1538D" w:rsidRPr="006C2819" w:rsidRDefault="00F1538D" w:rsidP="00F1538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F383922" w14:textId="77777777" w:rsidR="00F1538D" w:rsidRPr="006C2819" w:rsidRDefault="00F1538D" w:rsidP="00F1538D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6AF49162" w14:textId="77777777" w:rsidR="00F1538D" w:rsidRDefault="00F1538D" w:rsidP="00F1538D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437A5A1B" w14:textId="77777777" w:rsidR="00F1538D" w:rsidRPr="00DD6125" w:rsidRDefault="00F1538D" w:rsidP="00F1538D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23E03A50" w14:textId="77777777" w:rsidR="003F2DCB" w:rsidRDefault="00F1538D" w:rsidP="003F2DCB">
      <w:pPr>
        <w:pStyle w:val="PL"/>
        <w:spacing w:line="0" w:lineRule="atLeast"/>
        <w:rPr>
          <w:ins w:id="228" w:author="Ericsson User" w:date="2020-10-22T11:02:00Z"/>
          <w:snapToGrid w:val="0"/>
        </w:rPr>
      </w:pPr>
      <w:r w:rsidRPr="00DD6125">
        <w:rPr>
          <w:snapToGrid w:val="0"/>
        </w:rPr>
        <w:tab/>
        <w:t>TransportLayerAddress</w:t>
      </w:r>
      <w:ins w:id="229" w:author="Ericsson User" w:date="2020-10-22T11:02:00Z">
        <w:r w:rsidR="003F2DCB">
          <w:rPr>
            <w:snapToGrid w:val="0"/>
          </w:rPr>
          <w:t>,</w:t>
        </w:r>
      </w:ins>
    </w:p>
    <w:p w14:paraId="47DFA13D" w14:textId="6C29CE86" w:rsidR="003F2DCB" w:rsidRPr="00D629EF" w:rsidRDefault="003F2DCB" w:rsidP="003F2DCB">
      <w:pPr>
        <w:pStyle w:val="PL"/>
        <w:spacing w:line="0" w:lineRule="atLeast"/>
        <w:rPr>
          <w:snapToGrid w:val="0"/>
        </w:rPr>
      </w:pPr>
      <w:ins w:id="230" w:author="Ericsson User" w:date="2020-10-22T11:02:00Z">
        <w:r>
          <w:rPr>
            <w:snapToGrid w:val="0"/>
          </w:rPr>
          <w:tab/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</w:t>
        </w:r>
        <w:r>
          <w:rPr>
            <w:noProof w:val="0"/>
            <w:snapToGrid w:val="0"/>
          </w:rPr>
          <w:t>r</w:t>
        </w:r>
      </w:ins>
    </w:p>
    <w:p w14:paraId="09B738C8" w14:textId="2D141DD2" w:rsidR="00F1538D" w:rsidRPr="00D629EF" w:rsidRDefault="00F1538D" w:rsidP="00F1538D">
      <w:pPr>
        <w:pStyle w:val="PL"/>
        <w:spacing w:line="0" w:lineRule="atLeast"/>
        <w:rPr>
          <w:snapToGrid w:val="0"/>
        </w:rPr>
      </w:pPr>
    </w:p>
    <w:p w14:paraId="69397C6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D671E3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7FEFBC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6C0E967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6AEB5B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777DCB6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2FF00DE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2752EDE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337C8DB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4C56133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1D2C7F2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F17926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5659387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7D7F10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7246F53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73AC82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51D536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2115DBC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5E9D4C1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537BFBC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56778FD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43D6C11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20BA64D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29BBBC5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235117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68EC2DD0" w14:textId="77777777" w:rsidR="00F1538D" w:rsidRPr="00502011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47A6831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5A00E7B8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6FC6652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29240EF8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675F0CBE" w14:textId="77777777" w:rsidR="00F1538D" w:rsidRPr="00561D98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4478CE4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698D8FC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76D1519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573392E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70967BC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5818854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3FBD969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id-System-BearerContextModificationRequest,</w:t>
      </w:r>
    </w:p>
    <w:p w14:paraId="6746CF4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2289FDD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22DC7D1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7FB7E6F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4D23BAF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6EC862A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187E9BF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4C31CB7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2D57565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0A97433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7FA23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023721A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1813B96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7BD3A5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41738E0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91D1A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3C909C4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2C7BF0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3F795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C313CA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27F0CB3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5BB153E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CEB901E" w14:textId="77777777" w:rsidR="00F1538D" w:rsidRPr="001C29EB" w:rsidRDefault="00F1538D" w:rsidP="00F1538D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34049D4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3012601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BFE48F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7543404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3005648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9EEFB7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4030FAD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3212D27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1720A4A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5A586AF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0D0C3B3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2949147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73A1C38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1FD7371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1E6A0D0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6581C56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E7F5C7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370BC6E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59D98A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09A98F4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48EB33E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0232B78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6EB6852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6B1E6F2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099BEBA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3DABA16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7C5C00C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70969EA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5D50FD6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0715393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id-DataDiscardRequired,</w:t>
      </w:r>
    </w:p>
    <w:p w14:paraId="54400D8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3853D02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26464E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607F760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14E0371A" w14:textId="77777777" w:rsidR="00F1538D" w:rsidRPr="00D629EF" w:rsidRDefault="00F1538D" w:rsidP="00F1538D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78AEA646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5F2DD6B8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C934474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38B620C2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3E138DD1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0F344E84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64B4CB48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06E7853E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7AEF4734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488B921F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2D718F65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7896F140" w14:textId="77777777" w:rsidR="00F1538D" w:rsidRPr="00696783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51B2231A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39F98A37" w14:textId="77777777" w:rsidR="00F1538D" w:rsidRPr="00D44F5E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35383DCB" w14:textId="77777777" w:rsidR="00F1538D" w:rsidRPr="00D44F5E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49A7581B" w14:textId="77777777" w:rsidR="00F1538D" w:rsidRPr="00D44F5E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33EBE8F6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7C550772" w14:textId="77777777" w:rsidR="00F1538D" w:rsidRPr="006C2819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650B97B3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16A929AA" w14:textId="20E72648" w:rsidR="00F1538D" w:rsidRDefault="00F1538D" w:rsidP="00F1538D">
      <w:pPr>
        <w:pStyle w:val="PL"/>
        <w:spacing w:line="0" w:lineRule="atLeast"/>
        <w:rPr>
          <w:ins w:id="231" w:author="Ericsson User" w:date="2020-10-22T11:02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5EB451C6" w14:textId="38B197BB" w:rsidR="003F2DCB" w:rsidRPr="00D629EF" w:rsidRDefault="003F2DCB" w:rsidP="00F1538D">
      <w:pPr>
        <w:pStyle w:val="PL"/>
        <w:spacing w:line="0" w:lineRule="atLeast"/>
        <w:rPr>
          <w:noProof w:val="0"/>
          <w:snapToGrid w:val="0"/>
        </w:rPr>
      </w:pPr>
      <w:ins w:id="232" w:author="Ericsson User" w:date="2020-10-22T11:02:00Z">
        <w:r>
          <w:rPr>
            <w:noProof w:val="0"/>
            <w:snapToGrid w:val="0"/>
          </w:rPr>
          <w:tab/>
          <w:t>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>,</w:t>
        </w:r>
      </w:ins>
    </w:p>
    <w:p w14:paraId="6AB115F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6A386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6A6DE4C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14EE956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FE6C54C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2BBA84" w14:textId="77777777" w:rsidR="00F1538D" w:rsidRPr="00696783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F9F45D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</w:p>
    <w:p w14:paraId="4C47854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ECFC5F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3EB374E" w14:textId="043BBFD8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85BD81C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06759E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F140E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5377B1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1623ADB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C65A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6585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6AD15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4F67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040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C74E54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8C5FA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3E96D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32D4B4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5BAEFF0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637B580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ED219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2E934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ED489BE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1AB52966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301ECB2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E23CCE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143AA5D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7BEB919D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73E4074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A3B64E7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39AC5B0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439ECDA0" w14:textId="77777777" w:rsidR="00F1538D" w:rsidRPr="00D629EF" w:rsidRDefault="00F1538D" w:rsidP="00F1538D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E43410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52365F7" w14:textId="77777777" w:rsidR="00F1538D" w:rsidRPr="00D629EF" w:rsidRDefault="00F1538D" w:rsidP="00F1538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A0B9132" w14:textId="77777777" w:rsidR="00F1538D" w:rsidRPr="00561D98" w:rsidRDefault="00F1538D" w:rsidP="00F1538D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18CDE430" w14:textId="77777777" w:rsidR="00F1538D" w:rsidRPr="00D44F5E" w:rsidRDefault="00F1538D" w:rsidP="00F1538D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2DB7C1AE" w14:textId="77777777" w:rsidR="00F1538D" w:rsidRPr="006C2819" w:rsidRDefault="00F1538D" w:rsidP="00F153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0DF5C67" w14:textId="090DB688" w:rsidR="003F2DCB" w:rsidRDefault="00F1538D" w:rsidP="003F2DCB">
      <w:pPr>
        <w:pStyle w:val="PL"/>
        <w:rPr>
          <w:ins w:id="233" w:author="Ericsson User" w:date="2020-10-22T11:02:00Z"/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234" w:author="Ericsson User" w:date="2020-10-22T11:02:00Z">
        <w:r w:rsidR="003F2DCB">
          <w:rPr>
            <w:noProof w:val="0"/>
            <w:snapToGrid w:val="0"/>
          </w:rPr>
          <w:t>|</w:t>
        </w:r>
      </w:ins>
    </w:p>
    <w:p w14:paraId="7D8E0B8C" w14:textId="63E88B38" w:rsidR="00F1538D" w:rsidRPr="00D629EF" w:rsidRDefault="003F2DCB" w:rsidP="003F2DCB">
      <w:pPr>
        <w:pStyle w:val="PL"/>
        <w:rPr>
          <w:snapToGrid w:val="0"/>
        </w:rPr>
      </w:pPr>
      <w:ins w:id="235" w:author="Ericsson User" w:date="2020-10-22T11:02:00Z">
        <w:r>
          <w:rPr>
            <w:noProof w:val="0"/>
            <w:snapToGrid w:val="0"/>
          </w:rPr>
          <w:tab/>
          <w:t>{ ID 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6C2819">
          <w:rPr>
            <w:noProof w:val="0"/>
            <w:snapToGrid w:val="0"/>
          </w:rPr>
          <w:tab/>
          <w:t xml:space="preserve">TYPE 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F1538D" w:rsidRPr="00D629EF">
        <w:rPr>
          <w:snapToGrid w:val="0"/>
        </w:rPr>
        <w:t>,</w:t>
      </w:r>
    </w:p>
    <w:p w14:paraId="4D5DE3C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F9500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88099A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893657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39A8A99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167E455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05370BC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2BCA82D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0B486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2E480E3" w14:textId="77777777" w:rsidR="00F1538D" w:rsidRPr="00D629EF" w:rsidRDefault="00F1538D" w:rsidP="00F1538D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03316188" w14:textId="77777777" w:rsidR="00F1538D" w:rsidRPr="00D629EF" w:rsidRDefault="00F1538D" w:rsidP="00F1538D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18774273" w14:textId="77777777" w:rsidR="00F1538D" w:rsidRPr="00D629EF" w:rsidRDefault="00F1538D" w:rsidP="00F1538D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323CF76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7EC92D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79CA538A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61F3C4A0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5FCB12C1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0C9B4DC8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3D03B910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2DF789F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23557C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</w:p>
    <w:p w14:paraId="00935B34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301E959C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205E5299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5D937D27" w14:textId="77777777" w:rsidR="00F1538D" w:rsidRPr="00D629EF" w:rsidRDefault="00F1538D" w:rsidP="00F1538D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7E3520E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73B933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F9C8173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054B3E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1A479C9F" w14:textId="77777777" w:rsidR="00F1538D" w:rsidRPr="00D629EF" w:rsidRDefault="00F1538D" w:rsidP="00F1538D">
      <w:pPr>
        <w:pStyle w:val="Heading3"/>
      </w:pPr>
      <w:bookmarkStart w:id="236" w:name="_Toc20955684"/>
      <w:bookmarkStart w:id="237" w:name="_Toc29461127"/>
      <w:bookmarkStart w:id="238" w:name="_Toc29505859"/>
      <w:bookmarkStart w:id="239" w:name="_Toc36556384"/>
      <w:bookmarkStart w:id="240" w:name="_Toc45881871"/>
      <w:bookmarkStart w:id="241" w:name="_Toc51852512"/>
      <w:r w:rsidRPr="00D629EF">
        <w:lastRenderedPageBreak/>
        <w:t>9.4.5</w:t>
      </w:r>
      <w:r w:rsidRPr="00D629EF"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</w:p>
    <w:p w14:paraId="4850303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757820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23452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205BAD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36A07B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B7D33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2F0B5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FD22BE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CEBBC1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A9CE4E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600549B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45E9608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529B2C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4BBB4C1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B61D34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2F275D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A9EFA6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FF8A6E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11276D7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0A04D7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0C9C8F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830998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B7EC76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9B4A1D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1B0C23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5188CFB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9E54575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1BA69643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60DF4C60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7181D604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1CFC3ACF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1368EBA5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3B24E79E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11D6679A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69513232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6AFF8B4B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688FA1FF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6946A740" w14:textId="77777777" w:rsidR="00F1538D" w:rsidRPr="008A32B8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568B2681" w14:textId="77777777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3350FE0D" w14:textId="77777777" w:rsidR="00F1538D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452F14BC" w14:textId="77777777" w:rsidR="00F1538D" w:rsidRPr="00D44F5E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3A3B4C3C" w14:textId="77777777" w:rsidR="00F1538D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0FE86EC5" w14:textId="77777777" w:rsidR="00F1538D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2EE2E4B" w14:textId="77777777" w:rsidR="00F1538D" w:rsidRPr="006C2819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672CBF6" w14:textId="77777777" w:rsidR="00F1538D" w:rsidRPr="006C2819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D07789A" w14:textId="77777777" w:rsidR="00F1538D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02AA9CCB" w14:textId="77777777" w:rsidR="00F1538D" w:rsidRDefault="00F1538D" w:rsidP="00F1538D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664DB9FC" w14:textId="77777777" w:rsidR="00F1538D" w:rsidRPr="00B4793B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  <w:t>id-MCG-OfferedGBRQoSFlowInfo,</w:t>
      </w:r>
    </w:p>
    <w:p w14:paraId="36A89121" w14:textId="77777777" w:rsidR="003F2DCB" w:rsidRDefault="00F1538D" w:rsidP="00F1538D">
      <w:pPr>
        <w:pStyle w:val="PL"/>
        <w:spacing w:line="0" w:lineRule="atLeast"/>
        <w:rPr>
          <w:ins w:id="242" w:author="Ericsson User" w:date="2020-10-22T11:04:00Z"/>
          <w:snapToGrid w:val="0"/>
        </w:rPr>
      </w:pPr>
      <w:r>
        <w:rPr>
          <w:snapToGrid w:val="0"/>
        </w:rPr>
        <w:tab/>
        <w:t>id-Number-of-tunnels,</w:t>
      </w:r>
    </w:p>
    <w:p w14:paraId="7B4F689F" w14:textId="196AF0E7" w:rsidR="00347D76" w:rsidRDefault="003F2DCB" w:rsidP="00F1538D">
      <w:pPr>
        <w:pStyle w:val="PL"/>
        <w:spacing w:line="0" w:lineRule="atLeast"/>
        <w:rPr>
          <w:snapToGrid w:val="0"/>
        </w:rPr>
      </w:pPr>
      <w:ins w:id="243" w:author="Ericsson User" w:date="2020-10-22T11:03:00Z">
        <w:r>
          <w:rPr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DL-Data-Forwarding-Information,</w:t>
        </w:r>
      </w:ins>
    </w:p>
    <w:p w14:paraId="413625C7" w14:textId="77777777" w:rsidR="00F1538D" w:rsidRPr="002233A1" w:rsidRDefault="00F1538D" w:rsidP="00F1538D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lastRenderedPageBreak/>
        <w:tab/>
        <w:t>maxnoofQoSParaSets,</w:t>
      </w:r>
    </w:p>
    <w:p w14:paraId="5554256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82AA4C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701068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3D64D39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015500B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2CACA53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764A118E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2905CB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474284B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DEA5A5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0297963E" w14:textId="77777777" w:rsidR="00F1538D" w:rsidRPr="00A61DE2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0C6B8093" w14:textId="77777777" w:rsidR="00F1538D" w:rsidRPr="00A61DE2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33035CA" w14:textId="77777777" w:rsidR="00F1538D" w:rsidRPr="005C2B60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3B8C3B33" w14:textId="77777777" w:rsidR="00F1538D" w:rsidRPr="00D44F5E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0DC7E04B" w14:textId="77777777" w:rsidR="00F1538D" w:rsidRDefault="00F1538D" w:rsidP="00F1538D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5C8CC76" w14:textId="77777777" w:rsidR="003F2DCB" w:rsidRDefault="00F1538D" w:rsidP="003F2DCB">
      <w:pPr>
        <w:pStyle w:val="PL"/>
        <w:spacing w:line="0" w:lineRule="atLeast"/>
        <w:rPr>
          <w:ins w:id="244" w:author="Ericsson User" w:date="2020-10-22T11:04:00Z"/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ins w:id="245" w:author="Ericsson User" w:date="2020-10-22T11:04:00Z">
        <w:r w:rsidR="003F2DCB">
          <w:rPr>
            <w:noProof w:val="0"/>
            <w:snapToGrid w:val="0"/>
          </w:rPr>
          <w:t>,</w:t>
        </w:r>
      </w:ins>
    </w:p>
    <w:p w14:paraId="47F4676D" w14:textId="4358A442" w:rsidR="003F2DCB" w:rsidRPr="00D629EF" w:rsidRDefault="003F2DCB" w:rsidP="003F2DCB">
      <w:pPr>
        <w:pStyle w:val="PL"/>
        <w:spacing w:line="0" w:lineRule="atLeast"/>
        <w:rPr>
          <w:noProof w:val="0"/>
          <w:snapToGrid w:val="0"/>
        </w:rPr>
      </w:pPr>
      <w:ins w:id="246" w:author="Ericsson User" w:date="2020-10-22T11:04:00Z">
        <w:r>
          <w:rPr>
            <w:noProof w:val="0"/>
            <w:snapToGrid w:val="0"/>
          </w:rPr>
          <w:tab/>
        </w:r>
        <w:r w:rsidRPr="00032C60">
          <w:rPr>
            <w:noProof w:val="0"/>
            <w:snapToGrid w:val="0"/>
          </w:rPr>
          <w:t>maxnoofDataForwardTunnels</w:t>
        </w:r>
      </w:ins>
    </w:p>
    <w:p w14:paraId="33FF6338" w14:textId="5BB4B03E" w:rsidR="006D1756" w:rsidRPr="00D629EF" w:rsidRDefault="006D1756" w:rsidP="00F1538D">
      <w:pPr>
        <w:pStyle w:val="PL"/>
        <w:spacing w:line="0" w:lineRule="atLeast"/>
        <w:rPr>
          <w:noProof w:val="0"/>
          <w:snapToGrid w:val="0"/>
        </w:rPr>
      </w:pPr>
    </w:p>
    <w:p w14:paraId="063093B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109ED80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38D144A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4F438D8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6D99BCE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DF1A91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AF18F4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20129D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5319B3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5B1C1A51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02A7C0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58E3FF6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3DC96EA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73A7CA6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070C85F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67B5522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447DA00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31B38574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78A1A47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C2FF6BF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DLUPTNLAddressToUpdateItem</w:t>
      </w:r>
      <w:r w:rsidRPr="002E74A3">
        <w:rPr>
          <w:noProof w:val="0"/>
          <w:snapToGrid w:val="0"/>
        </w:rPr>
        <w:tab/>
        <w:t>::= SEQUENCE {</w:t>
      </w:r>
    </w:p>
    <w:p w14:paraId="0719E52B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oldTNLAdress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077945C4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newTNLAdress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52762AF2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iE-Extensions</w:t>
      </w:r>
      <w:r w:rsidRPr="002E74A3">
        <w:rPr>
          <w:noProof w:val="0"/>
          <w:snapToGrid w:val="0"/>
        </w:rPr>
        <w:tab/>
        <w:t>ProtocolExtensionContainer { { DLUPTNLAddressToUpdateItemExtIEs } }</w:t>
      </w:r>
      <w:r w:rsidRPr="002E74A3">
        <w:rPr>
          <w:noProof w:val="0"/>
          <w:snapToGrid w:val="0"/>
        </w:rPr>
        <w:tab/>
        <w:t>OPTIONAL,</w:t>
      </w:r>
    </w:p>
    <w:p w14:paraId="1A5A6F57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1A6E25E3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0EB041AC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AD40C8C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 xml:space="preserve">DLUPTNLAddressToUpdateItemExtIEs </w:t>
      </w:r>
      <w:r w:rsidRPr="002E74A3">
        <w:rPr>
          <w:noProof w:val="0"/>
          <w:snapToGrid w:val="0"/>
        </w:rPr>
        <w:tab/>
        <w:t>E1AP-PROTOCOL-EXTENSION ::= {</w:t>
      </w:r>
    </w:p>
    <w:p w14:paraId="53F21F04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161B79E7" w14:textId="77777777" w:rsidR="003F2DCB" w:rsidRDefault="006534D7" w:rsidP="003F2DCB">
      <w:pPr>
        <w:pStyle w:val="PL"/>
        <w:spacing w:line="0" w:lineRule="atLeast"/>
        <w:rPr>
          <w:ins w:id="247" w:author="Ericsson User" w:date="2020-10-22T11:04:00Z"/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37203FA7" w14:textId="77777777" w:rsidR="003F2DCB" w:rsidRDefault="003F2DCB" w:rsidP="003F2DCB">
      <w:pPr>
        <w:pStyle w:val="PL"/>
        <w:spacing w:line="0" w:lineRule="atLeast"/>
        <w:rPr>
          <w:ins w:id="248" w:author="Ericsson User" w:date="2020-10-22T11:04:00Z"/>
          <w:noProof w:val="0"/>
          <w:snapToGrid w:val="0"/>
        </w:rPr>
      </w:pPr>
    </w:p>
    <w:p w14:paraId="6B36AE00" w14:textId="77777777" w:rsidR="003F2DCB" w:rsidRPr="00D629EF" w:rsidRDefault="003F2DCB" w:rsidP="003F2DCB">
      <w:pPr>
        <w:pStyle w:val="PL"/>
        <w:spacing w:line="0" w:lineRule="atLeast"/>
        <w:rPr>
          <w:ins w:id="249" w:author="Ericsson User" w:date="2020-10-22T11:04:00Z"/>
          <w:noProof w:val="0"/>
          <w:snapToGrid w:val="0"/>
        </w:rPr>
      </w:pPr>
      <w:ins w:id="250" w:author="Ericsson User" w:date="2020-10-22T11:04:00Z">
        <w:r>
          <w:rPr>
            <w:noProof w:val="0"/>
            <w:snapToGrid w:val="0"/>
          </w:rPr>
          <w:t>DL-Data-Forwarding-Information</w:t>
        </w:r>
        <w:r w:rsidRPr="001A315C">
          <w:rPr>
            <w:snapToGrid w:val="0"/>
          </w:rPr>
          <w:t xml:space="preserve"> </w:t>
        </w:r>
        <w:r w:rsidRPr="00D629EF">
          <w:rPr>
            <w:noProof w:val="0"/>
            <w:snapToGrid w:val="0"/>
          </w:rPr>
          <w:t>::= SEQUENCE {</w:t>
        </w:r>
      </w:ins>
    </w:p>
    <w:p w14:paraId="2BBE2904" w14:textId="77777777" w:rsidR="003F2DCB" w:rsidRPr="00D629EF" w:rsidRDefault="003F2DCB" w:rsidP="003F2DCB">
      <w:pPr>
        <w:pStyle w:val="PL"/>
        <w:spacing w:line="0" w:lineRule="atLeast"/>
        <w:rPr>
          <w:ins w:id="251" w:author="Ericsson User" w:date="2020-10-22T11:04:00Z"/>
          <w:noProof w:val="0"/>
          <w:snapToGrid w:val="0"/>
        </w:rPr>
      </w:pPr>
      <w:ins w:id="252" w:author="Ericsson User" w:date="2020-10-22T11:0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</w:t>
        </w:r>
        <w:r w:rsidRPr="005949A2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List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List</w:t>
        </w:r>
        <w:r w:rsidRPr="00D629EF">
          <w:rPr>
            <w:noProof w:val="0"/>
            <w:snapToGrid w:val="0"/>
          </w:rPr>
          <w:t>,</w:t>
        </w:r>
      </w:ins>
    </w:p>
    <w:p w14:paraId="39385166" w14:textId="77777777" w:rsidR="003F2DCB" w:rsidRPr="00D629EF" w:rsidRDefault="003F2DCB" w:rsidP="003F2DCB">
      <w:pPr>
        <w:pStyle w:val="PL"/>
        <w:spacing w:line="0" w:lineRule="atLeast"/>
        <w:rPr>
          <w:ins w:id="253" w:author="Ericsson User" w:date="2020-10-22T11:04:00Z"/>
          <w:noProof w:val="0"/>
          <w:snapToGrid w:val="0"/>
        </w:rPr>
      </w:pPr>
      <w:ins w:id="254" w:author="Ericsson User" w:date="2020-10-22T11:04:00Z">
        <w:r w:rsidRPr="00D629EF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o</w:t>
        </w:r>
        <w:r w:rsidRPr="005949A2">
          <w:rPr>
            <w:noProof w:val="0"/>
            <w:snapToGrid w:val="0"/>
          </w:rPr>
          <w:t>mitSNandQFI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5949A2">
          <w:rPr>
            <w:noProof w:val="0"/>
            <w:snapToGrid w:val="0"/>
          </w:rPr>
          <w:t>OmitSNandQFI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OPTIONAL,</w:t>
        </w:r>
      </w:ins>
    </w:p>
    <w:p w14:paraId="409792D1" w14:textId="77777777" w:rsidR="003F2DCB" w:rsidRPr="00D629EF" w:rsidRDefault="003F2DCB" w:rsidP="003F2DCB">
      <w:pPr>
        <w:pStyle w:val="PL"/>
        <w:spacing w:line="0" w:lineRule="atLeast"/>
        <w:rPr>
          <w:ins w:id="255" w:author="Ericsson User" w:date="2020-10-22T11:04:00Z"/>
          <w:noProof w:val="0"/>
          <w:snapToGrid w:val="0"/>
        </w:rPr>
      </w:pPr>
      <w:ins w:id="256" w:author="Ericsson User" w:date="2020-10-22T11:04:00Z">
        <w:r w:rsidRPr="00D629EF">
          <w:rPr>
            <w:noProof w:val="0"/>
            <w:snapToGrid w:val="0"/>
          </w:rPr>
          <w:tab/>
          <w:t>iE-Extensions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  <w:snapToGrid w:val="0"/>
          </w:rPr>
          <w:t>DL-Data-Forwarding-Information</w:t>
        </w:r>
        <w:r w:rsidRPr="00D629EF">
          <w:rPr>
            <w:noProof w:val="0"/>
            <w:snapToGrid w:val="0"/>
          </w:rPr>
          <w:t>-ExtIEs} } OPTIONAL,</w:t>
        </w:r>
      </w:ins>
    </w:p>
    <w:p w14:paraId="11E830D3" w14:textId="77777777" w:rsidR="003F2DCB" w:rsidRPr="00D629EF" w:rsidRDefault="003F2DCB" w:rsidP="003F2DCB">
      <w:pPr>
        <w:pStyle w:val="PL"/>
        <w:spacing w:line="0" w:lineRule="atLeast"/>
        <w:rPr>
          <w:ins w:id="257" w:author="Ericsson User" w:date="2020-10-22T11:04:00Z"/>
          <w:noProof w:val="0"/>
          <w:snapToGrid w:val="0"/>
        </w:rPr>
      </w:pPr>
      <w:ins w:id="258" w:author="Ericsson User" w:date="2020-10-22T11:04:00Z">
        <w:r w:rsidRPr="00D629EF">
          <w:rPr>
            <w:noProof w:val="0"/>
            <w:snapToGrid w:val="0"/>
          </w:rPr>
          <w:t>...</w:t>
        </w:r>
      </w:ins>
    </w:p>
    <w:p w14:paraId="13A5BA6A" w14:textId="77777777" w:rsidR="003F2DCB" w:rsidRPr="00D629EF" w:rsidRDefault="003F2DCB" w:rsidP="003F2DCB">
      <w:pPr>
        <w:pStyle w:val="PL"/>
        <w:spacing w:line="0" w:lineRule="atLeast"/>
        <w:rPr>
          <w:ins w:id="259" w:author="Ericsson User" w:date="2020-10-22T11:04:00Z"/>
          <w:noProof w:val="0"/>
          <w:snapToGrid w:val="0"/>
        </w:rPr>
      </w:pPr>
      <w:ins w:id="260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57ED2AFB" w14:textId="77777777" w:rsidR="003F2DCB" w:rsidRPr="00D629EF" w:rsidRDefault="003F2DCB" w:rsidP="003F2DCB">
      <w:pPr>
        <w:pStyle w:val="PL"/>
        <w:spacing w:line="0" w:lineRule="atLeast"/>
        <w:rPr>
          <w:ins w:id="261" w:author="Ericsson User" w:date="2020-10-22T11:04:00Z"/>
          <w:noProof w:val="0"/>
          <w:snapToGrid w:val="0"/>
        </w:rPr>
      </w:pPr>
    </w:p>
    <w:p w14:paraId="4096BB0C" w14:textId="77777777" w:rsidR="003F2DCB" w:rsidRPr="00D629EF" w:rsidRDefault="003F2DCB" w:rsidP="003F2DCB">
      <w:pPr>
        <w:pStyle w:val="PL"/>
        <w:spacing w:line="0" w:lineRule="atLeast"/>
        <w:rPr>
          <w:ins w:id="262" w:author="Ericsson User" w:date="2020-10-22T11:04:00Z"/>
          <w:noProof w:val="0"/>
          <w:snapToGrid w:val="0"/>
        </w:rPr>
      </w:pPr>
      <w:ins w:id="263" w:author="Ericsson User" w:date="2020-10-22T11:04:00Z">
        <w:r>
          <w:rPr>
            <w:noProof w:val="0"/>
            <w:snapToGrid w:val="0"/>
          </w:rPr>
          <w:t>DL-Data-Forwarding-Information-</w:t>
        </w:r>
        <w:r w:rsidRPr="00D629EF">
          <w:rPr>
            <w:noProof w:val="0"/>
            <w:snapToGrid w:val="0"/>
          </w:rPr>
          <w:t>ExtIEs E1AP-PROTOCOL-EXTENSION ::= {</w:t>
        </w:r>
      </w:ins>
    </w:p>
    <w:p w14:paraId="7192895B" w14:textId="77777777" w:rsidR="003F2DCB" w:rsidRPr="00D629EF" w:rsidRDefault="003F2DCB" w:rsidP="003F2DCB">
      <w:pPr>
        <w:pStyle w:val="PL"/>
        <w:spacing w:line="0" w:lineRule="atLeast"/>
        <w:rPr>
          <w:ins w:id="264" w:author="Ericsson User" w:date="2020-10-22T11:04:00Z"/>
          <w:noProof w:val="0"/>
          <w:snapToGrid w:val="0"/>
        </w:rPr>
      </w:pPr>
      <w:ins w:id="265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1DAC6BA3" w14:textId="77777777" w:rsidR="003F2DCB" w:rsidRDefault="003F2DCB" w:rsidP="003F2DCB">
      <w:pPr>
        <w:pStyle w:val="PL"/>
        <w:spacing w:line="0" w:lineRule="atLeast"/>
        <w:rPr>
          <w:ins w:id="266" w:author="Ericsson User" w:date="2020-10-22T11:04:00Z"/>
          <w:noProof w:val="0"/>
          <w:snapToGrid w:val="0"/>
        </w:rPr>
      </w:pPr>
      <w:ins w:id="267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7AA9FE30" w14:textId="77777777" w:rsidR="003F2DCB" w:rsidRDefault="003F2DCB" w:rsidP="003F2DCB">
      <w:pPr>
        <w:pStyle w:val="PL"/>
        <w:spacing w:line="0" w:lineRule="atLeast"/>
        <w:rPr>
          <w:ins w:id="268" w:author="Ericsson User" w:date="2020-10-22T11:04:00Z"/>
          <w:noProof w:val="0"/>
          <w:snapToGrid w:val="0"/>
        </w:rPr>
      </w:pPr>
    </w:p>
    <w:p w14:paraId="66897D8F" w14:textId="77777777" w:rsidR="003F2DCB" w:rsidRPr="00D629EF" w:rsidRDefault="003F2DCB" w:rsidP="003F2DCB">
      <w:pPr>
        <w:pStyle w:val="PL"/>
        <w:spacing w:line="0" w:lineRule="atLeast"/>
        <w:rPr>
          <w:ins w:id="269" w:author="Ericsson User" w:date="2020-10-22T11:04:00Z"/>
          <w:noProof w:val="0"/>
          <w:snapToGrid w:val="0"/>
        </w:rPr>
      </w:pPr>
      <w:ins w:id="270" w:author="Ericsson User" w:date="2020-10-22T11:04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</w:t>
        </w:r>
        <w:r w:rsidRPr="00D629EF">
          <w:rPr>
            <w:noProof w:val="0"/>
            <w:snapToGrid w:val="0"/>
          </w:rPr>
          <w:t xml:space="preserve">::= SEQUENCE (SIZE(1.. </w:t>
        </w:r>
        <w:r w:rsidRPr="00032C60">
          <w:rPr>
            <w:noProof w:val="0"/>
            <w:snapToGrid w:val="0"/>
          </w:rPr>
          <w:t>maxnoofDataForwardTunnels</w:t>
        </w:r>
        <w:r w:rsidRPr="00D629EF">
          <w:rPr>
            <w:noProof w:val="0"/>
            <w:snapToGrid w:val="0"/>
          </w:rPr>
          <w:t xml:space="preserve">)) OF </w:t>
        </w:r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-Item</w:t>
        </w:r>
      </w:ins>
    </w:p>
    <w:p w14:paraId="43A2B62F" w14:textId="77777777" w:rsidR="003F2DCB" w:rsidRPr="00D629EF" w:rsidRDefault="003F2DCB" w:rsidP="003F2DCB">
      <w:pPr>
        <w:pStyle w:val="PL"/>
        <w:spacing w:line="0" w:lineRule="atLeast"/>
        <w:rPr>
          <w:ins w:id="271" w:author="Ericsson User" w:date="2020-10-22T11:04:00Z"/>
          <w:noProof w:val="0"/>
          <w:snapToGrid w:val="0"/>
        </w:rPr>
      </w:pPr>
    </w:p>
    <w:p w14:paraId="5433FDBE" w14:textId="77777777" w:rsidR="003F2DCB" w:rsidRPr="00D629EF" w:rsidRDefault="003F2DCB" w:rsidP="003F2DCB">
      <w:pPr>
        <w:pStyle w:val="PL"/>
        <w:spacing w:line="0" w:lineRule="atLeast"/>
        <w:rPr>
          <w:ins w:id="272" w:author="Ericsson User" w:date="2020-10-22T11:04:00Z"/>
          <w:noProof w:val="0"/>
          <w:snapToGrid w:val="0"/>
        </w:rPr>
      </w:pPr>
      <w:ins w:id="273" w:author="Ericsson User" w:date="2020-10-22T11:04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699A459A" w14:textId="77777777" w:rsidR="003F2DCB" w:rsidRPr="00D629EF" w:rsidRDefault="003F2DCB" w:rsidP="003F2DCB">
      <w:pPr>
        <w:pStyle w:val="PL"/>
        <w:spacing w:line="0" w:lineRule="atLeast"/>
        <w:rPr>
          <w:ins w:id="274" w:author="Ericsson User" w:date="2020-10-22T11:04:00Z"/>
          <w:noProof w:val="0"/>
          <w:snapToGrid w:val="0"/>
        </w:rPr>
      </w:pPr>
      <w:ins w:id="275" w:author="Ericsson User" w:date="2020-10-22T11:04:00Z">
        <w:r w:rsidRPr="00D629EF">
          <w:rPr>
            <w:noProof w:val="0"/>
            <w:snapToGrid w:val="0"/>
          </w:rPr>
          <w:tab/>
          <w:t>dL-Data-Forwarding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UP-TNL-Information,</w:t>
        </w:r>
      </w:ins>
    </w:p>
    <w:p w14:paraId="5E6D0E25" w14:textId="77777777" w:rsidR="003F2DCB" w:rsidRPr="00D629EF" w:rsidRDefault="003F2DCB" w:rsidP="003F2DCB">
      <w:pPr>
        <w:pStyle w:val="PL"/>
        <w:spacing w:line="0" w:lineRule="atLeast"/>
        <w:rPr>
          <w:ins w:id="276" w:author="Ericsson User" w:date="2020-10-22T11:04:00Z"/>
          <w:noProof w:val="0"/>
          <w:snapToGrid w:val="0"/>
        </w:rPr>
      </w:pPr>
      <w:ins w:id="277" w:author="Ericsson User" w:date="2020-10-22T11:0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q</w:t>
        </w:r>
        <w:r w:rsidRPr="007866AE">
          <w:rPr>
            <w:noProof w:val="0"/>
            <w:snapToGrid w:val="0"/>
          </w:rPr>
          <w:t>oSFlows</w:t>
        </w:r>
        <w:r>
          <w:rPr>
            <w:noProof w:val="0"/>
            <w:snapToGrid w:val="0"/>
          </w:rPr>
          <w:t>-</w:t>
        </w:r>
        <w:r w:rsidRPr="007866AE">
          <w:rPr>
            <w:noProof w:val="0"/>
            <w:snapToGrid w:val="0"/>
          </w:rPr>
          <w:t>to</w:t>
        </w:r>
        <w:r>
          <w:rPr>
            <w:noProof w:val="0"/>
            <w:snapToGrid w:val="0"/>
          </w:rPr>
          <w:t>-</w:t>
        </w:r>
        <w:r w:rsidRPr="007866AE">
          <w:rPr>
            <w:noProof w:val="0"/>
            <w:snapToGrid w:val="0"/>
          </w:rPr>
          <w:t>be</w:t>
        </w:r>
        <w:r>
          <w:rPr>
            <w:noProof w:val="0"/>
            <w:snapToGrid w:val="0"/>
          </w:rPr>
          <w:t>-</w:t>
        </w:r>
        <w:r w:rsidRPr="007866AE">
          <w:rPr>
            <w:noProof w:val="0"/>
            <w:snapToGrid w:val="0"/>
          </w:rPr>
          <w:t>forwarded</w:t>
        </w:r>
        <w:r>
          <w:rPr>
            <w:noProof w:val="0"/>
            <w:snapToGrid w:val="0"/>
          </w:rPr>
          <w:t>-</w:t>
        </w:r>
        <w:r w:rsidRPr="007866AE">
          <w:rPr>
            <w:noProof w:val="0"/>
            <w:snapToGrid w:val="0"/>
          </w:rPr>
          <w:t>List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032C60">
          <w:rPr>
            <w:noProof w:val="0"/>
            <w:snapToGrid w:val="0"/>
          </w:rPr>
          <w:t>QoSFlows-to-be-forwarded-List</w:t>
        </w:r>
        <w:r w:rsidRPr="00D629EF">
          <w:rPr>
            <w:noProof w:val="0"/>
            <w:snapToGrid w:val="0"/>
          </w:rPr>
          <w:t>,</w:t>
        </w:r>
      </w:ins>
    </w:p>
    <w:p w14:paraId="18C47C2F" w14:textId="77777777" w:rsidR="003F2DCB" w:rsidRPr="00D629EF" w:rsidRDefault="003F2DCB" w:rsidP="003F2DCB">
      <w:pPr>
        <w:pStyle w:val="PL"/>
        <w:spacing w:line="0" w:lineRule="atLeast"/>
        <w:rPr>
          <w:ins w:id="278" w:author="Ericsson User" w:date="2020-10-22T11:04:00Z"/>
          <w:noProof w:val="0"/>
          <w:snapToGrid w:val="0"/>
        </w:rPr>
      </w:pPr>
      <w:ins w:id="279" w:author="Ericsson User" w:date="2020-10-22T11:04:00Z">
        <w:r w:rsidRPr="00D629EF">
          <w:rPr>
            <w:noProof w:val="0"/>
            <w:snapToGrid w:val="0"/>
          </w:rPr>
          <w:tab/>
          <w:t>iE-Extensions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ProtocolExtensionContainer { { </w:t>
        </w:r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>-ExtIEs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44DCC947" w14:textId="77777777" w:rsidR="003F2DCB" w:rsidRPr="00D629EF" w:rsidRDefault="003F2DCB" w:rsidP="003F2DCB">
      <w:pPr>
        <w:pStyle w:val="PL"/>
        <w:spacing w:line="0" w:lineRule="atLeast"/>
        <w:rPr>
          <w:ins w:id="280" w:author="Ericsson User" w:date="2020-10-22T11:04:00Z"/>
          <w:noProof w:val="0"/>
          <w:snapToGrid w:val="0"/>
        </w:rPr>
      </w:pPr>
      <w:ins w:id="281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65227717" w14:textId="77777777" w:rsidR="003F2DCB" w:rsidRPr="00D629EF" w:rsidRDefault="003F2DCB" w:rsidP="003F2DCB">
      <w:pPr>
        <w:pStyle w:val="PL"/>
        <w:spacing w:line="0" w:lineRule="atLeast"/>
        <w:rPr>
          <w:ins w:id="282" w:author="Ericsson User" w:date="2020-10-22T11:04:00Z"/>
          <w:noProof w:val="0"/>
          <w:snapToGrid w:val="0"/>
        </w:rPr>
      </w:pPr>
      <w:ins w:id="283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763FA670" w14:textId="77777777" w:rsidR="003F2DCB" w:rsidRPr="00D629EF" w:rsidRDefault="003F2DCB" w:rsidP="003F2DCB">
      <w:pPr>
        <w:pStyle w:val="PL"/>
        <w:spacing w:line="0" w:lineRule="atLeast"/>
        <w:rPr>
          <w:ins w:id="284" w:author="Ericsson User" w:date="2020-10-22T11:04:00Z"/>
          <w:noProof w:val="0"/>
          <w:snapToGrid w:val="0"/>
        </w:rPr>
      </w:pPr>
    </w:p>
    <w:p w14:paraId="02E104E9" w14:textId="77777777" w:rsidR="003F2DCB" w:rsidRPr="00D629EF" w:rsidRDefault="003F2DCB" w:rsidP="003F2DCB">
      <w:pPr>
        <w:pStyle w:val="PL"/>
        <w:spacing w:line="0" w:lineRule="atLeast"/>
        <w:rPr>
          <w:ins w:id="285" w:author="Ericsson User" w:date="2020-10-22T11:04:00Z"/>
          <w:noProof w:val="0"/>
          <w:snapToGrid w:val="0"/>
        </w:rPr>
      </w:pPr>
      <w:ins w:id="286" w:author="Ericsson User" w:date="2020-10-22T11:04:00Z">
        <w:r w:rsidRPr="005949A2">
          <w:rPr>
            <w:noProof w:val="0"/>
            <w:snapToGrid w:val="0"/>
          </w:rPr>
          <w:t>DL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DataForwarding</w:t>
        </w:r>
        <w:r>
          <w:rPr>
            <w:noProof w:val="0"/>
            <w:snapToGrid w:val="0"/>
          </w:rPr>
          <w:t>-</w:t>
        </w:r>
        <w:r w:rsidRPr="005949A2">
          <w:rPr>
            <w:noProof w:val="0"/>
            <w:snapToGrid w:val="0"/>
          </w:rPr>
          <w:t>QoS</w:t>
        </w:r>
        <w:r>
          <w:rPr>
            <w:noProof w:val="0"/>
            <w:snapToGrid w:val="0"/>
          </w:rPr>
          <w:t>f</w:t>
        </w:r>
        <w:r w:rsidRPr="005949A2">
          <w:rPr>
            <w:noProof w:val="0"/>
            <w:snapToGrid w:val="0"/>
          </w:rPr>
          <w:t>lows</w:t>
        </w:r>
        <w:r>
          <w:rPr>
            <w:noProof w:val="0"/>
            <w:snapToGrid w:val="0"/>
          </w:rPr>
          <w:t>-Item</w:t>
        </w:r>
        <w:r w:rsidRPr="00D629EF">
          <w:rPr>
            <w:noProof w:val="0"/>
            <w:snapToGrid w:val="0"/>
          </w:rPr>
          <w:t>-ExtIEs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E1AP-PROTOCOL-EXTENSION ::= {</w:t>
        </w:r>
      </w:ins>
    </w:p>
    <w:p w14:paraId="0D86199E" w14:textId="77777777" w:rsidR="003F2DCB" w:rsidRPr="00D629EF" w:rsidRDefault="003F2DCB" w:rsidP="003F2DCB">
      <w:pPr>
        <w:pStyle w:val="PL"/>
        <w:spacing w:line="0" w:lineRule="atLeast"/>
        <w:rPr>
          <w:ins w:id="287" w:author="Ericsson User" w:date="2020-10-22T11:04:00Z"/>
          <w:noProof w:val="0"/>
          <w:snapToGrid w:val="0"/>
        </w:rPr>
      </w:pPr>
      <w:ins w:id="288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0FB6E45D" w14:textId="21C461F8" w:rsidR="006D1756" w:rsidRPr="002E74A3" w:rsidRDefault="003F2DCB" w:rsidP="003F2DCB">
      <w:pPr>
        <w:pStyle w:val="PL"/>
        <w:spacing w:line="0" w:lineRule="atLeast"/>
        <w:rPr>
          <w:noProof w:val="0"/>
          <w:snapToGrid w:val="0"/>
        </w:rPr>
      </w:pPr>
      <w:ins w:id="289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3894523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D231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63F8A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3EBAD0C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1FE9154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E1FF3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0994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F0D1860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174E9AD1" w14:textId="6DD46311" w:rsidR="003F2DCB" w:rsidRDefault="006534D7" w:rsidP="003F2DCB">
      <w:pPr>
        <w:pStyle w:val="PL"/>
        <w:rPr>
          <w:ins w:id="290" w:author="Ericsson User" w:date="2020-10-22T11:04:00Z"/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  <w:ins w:id="291" w:author="Ericsson User" w:date="2020-10-22T11:04:00Z">
        <w:r w:rsidR="003F2DCB" w:rsidRPr="003F2DCB">
          <w:rPr>
            <w:noProof w:val="0"/>
            <w:snapToGrid w:val="0"/>
            <w:lang w:eastAsia="zh-CN"/>
          </w:rPr>
          <w:t xml:space="preserve"> </w:t>
        </w:r>
      </w:ins>
    </w:p>
    <w:p w14:paraId="3D95FFA5" w14:textId="77777777" w:rsidR="003F2DCB" w:rsidRDefault="003F2DCB" w:rsidP="003F2DCB">
      <w:pPr>
        <w:pStyle w:val="PL"/>
        <w:rPr>
          <w:ins w:id="292" w:author="Ericsson User" w:date="2020-10-22T11:04:00Z"/>
          <w:noProof w:val="0"/>
          <w:snapToGrid w:val="0"/>
          <w:lang w:eastAsia="zh-CN"/>
        </w:rPr>
      </w:pPr>
    </w:p>
    <w:p w14:paraId="3E7D2DDD" w14:textId="77777777" w:rsidR="003F2DCB" w:rsidRPr="00D629EF" w:rsidRDefault="003F2DCB" w:rsidP="003F2DCB">
      <w:pPr>
        <w:pStyle w:val="PL"/>
        <w:spacing w:line="0" w:lineRule="atLeast"/>
        <w:rPr>
          <w:ins w:id="293" w:author="Ericsson User" w:date="2020-10-22T11:04:00Z"/>
          <w:noProof w:val="0"/>
          <w:snapToGrid w:val="0"/>
        </w:rPr>
      </w:pPr>
      <w:ins w:id="294" w:author="Ericsson User" w:date="2020-10-22T11:04:00Z"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 xml:space="preserve"> ::= </w:t>
        </w:r>
        <w:r w:rsidRPr="00D629EF">
          <w:rPr>
            <w:noProof w:val="0"/>
            <w:snapToGrid w:val="0"/>
          </w:rPr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635557B7" w14:textId="77777777" w:rsidR="003F2DCB" w:rsidRPr="00D629EF" w:rsidRDefault="003F2DCB" w:rsidP="003F2DCB">
      <w:pPr>
        <w:pStyle w:val="PL"/>
        <w:spacing w:line="0" w:lineRule="atLeast"/>
        <w:rPr>
          <w:ins w:id="295" w:author="Ericsson User" w:date="2020-10-22T11:04:00Z"/>
          <w:noProof w:val="0"/>
          <w:snapToGrid w:val="0"/>
        </w:rPr>
      </w:pPr>
      <w:ins w:id="296" w:author="Ericsson User" w:date="2020-10-22T11:0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inter-system-handover</w:t>
        </w:r>
        <w:r w:rsidRPr="00D629EF">
          <w:rPr>
            <w:noProof w:val="0"/>
            <w:snapToGrid w:val="0"/>
          </w:rPr>
          <w:t>,</w:t>
        </w:r>
      </w:ins>
    </w:p>
    <w:p w14:paraId="5C12FEEA" w14:textId="77777777" w:rsidR="003F2DCB" w:rsidRPr="00D629EF" w:rsidRDefault="003F2DCB" w:rsidP="003F2DCB">
      <w:pPr>
        <w:pStyle w:val="PL"/>
        <w:spacing w:line="0" w:lineRule="atLeast"/>
        <w:rPr>
          <w:ins w:id="297" w:author="Ericsson User" w:date="2020-10-22T11:04:00Z"/>
          <w:noProof w:val="0"/>
          <w:snapToGrid w:val="0"/>
        </w:rPr>
      </w:pPr>
      <w:ins w:id="298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3781F8AB" w14:textId="5217BFE9" w:rsidR="006534D7" w:rsidRPr="00D629EF" w:rsidRDefault="003F2DCB" w:rsidP="006534D7">
      <w:pPr>
        <w:pStyle w:val="PL"/>
        <w:rPr>
          <w:noProof w:val="0"/>
          <w:snapToGrid w:val="0"/>
          <w:lang w:eastAsia="zh-CN"/>
        </w:rPr>
      </w:pPr>
      <w:ins w:id="299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66A69EA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12273F2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41C6D29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038AF116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44F8BD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AB5AA4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6531FF8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5DFE386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CC6699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2CD72B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7EB78F01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2F60B1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414DA7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EAC7596" w14:textId="77777777" w:rsidR="00132D34" w:rsidRDefault="00132D34" w:rsidP="00132D34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20A4142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51A6D3B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81534B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094993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FC69E0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AA7F7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4E7CB4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6EF3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8A287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313EAEDA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CC6AA5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7C8116C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53CE5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1F0D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B5DC49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174B23D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AB43F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5BA93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0782D5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D70A54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5811E28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56ED97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0E9ABEAC" w14:textId="77777777" w:rsidR="003F2DCB" w:rsidRDefault="006534D7" w:rsidP="006534D7">
      <w:pPr>
        <w:pStyle w:val="PL"/>
        <w:spacing w:line="0" w:lineRule="atLeast"/>
        <w:rPr>
          <w:ins w:id="300" w:author="Ericsson User" w:date="2020-10-22T11:05:00Z"/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ins w:id="301" w:author="Ericsson User" w:date="2020-10-22T11:05:00Z">
        <w:r w:rsidR="003F2DCB">
          <w:rPr>
            <w:noProof w:val="0"/>
            <w:snapToGrid w:val="0"/>
          </w:rPr>
          <w:t>|</w:t>
        </w:r>
      </w:ins>
    </w:p>
    <w:p w14:paraId="289AA55F" w14:textId="386ED2D3" w:rsidR="006534D7" w:rsidRPr="00D629EF" w:rsidRDefault="003F2DCB" w:rsidP="006534D7">
      <w:pPr>
        <w:pStyle w:val="PL"/>
        <w:spacing w:line="0" w:lineRule="atLeast"/>
        <w:rPr>
          <w:noProof w:val="0"/>
          <w:snapToGrid w:val="0"/>
        </w:rPr>
      </w:pPr>
      <w:ins w:id="302" w:author="Ericsson User" w:date="2020-10-22T11:05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{ID id-</w:t>
        </w:r>
        <w:r>
          <w:rPr>
            <w:noProof w:val="0"/>
            <w:snapToGrid w:val="0"/>
          </w:rPr>
          <w:t>DL-Data-Forwarding-Information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DL-Data-Forwarding-Information</w:t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="006534D7" w:rsidRPr="00D629EF">
        <w:rPr>
          <w:noProof w:val="0"/>
          <w:snapToGrid w:val="0"/>
        </w:rPr>
        <w:t>,</w:t>
      </w:r>
    </w:p>
    <w:p w14:paraId="4FC6E4E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4794D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267E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7CAF1CE" w14:textId="35AC82F1" w:rsidR="00032C60" w:rsidRDefault="00032C60" w:rsidP="00032C60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6D1756">
        <w:rPr>
          <w:b/>
          <w:color w:val="auto"/>
          <w:highlight w:val="yellow"/>
        </w:rPr>
        <w:t>–</w:t>
      </w:r>
    </w:p>
    <w:p w14:paraId="22F0872A" w14:textId="54F4C8EF" w:rsidR="003F2DCB" w:rsidRDefault="006D1756" w:rsidP="003F2DCB">
      <w:pPr>
        <w:pStyle w:val="PL"/>
        <w:spacing w:line="0" w:lineRule="atLeast"/>
        <w:rPr>
          <w:ins w:id="303" w:author="Ericsson User" w:date="2020-10-22T11:05:00Z"/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  <w:ins w:id="304" w:author="Ericsson User" w:date="2020-10-22T11:05:00Z">
        <w:r w:rsidR="003F2DCB" w:rsidRPr="003F2DCB">
          <w:rPr>
            <w:noProof w:val="0"/>
            <w:snapToGrid w:val="0"/>
          </w:rPr>
          <w:t xml:space="preserve"> </w:t>
        </w:r>
      </w:ins>
    </w:p>
    <w:p w14:paraId="007E259C" w14:textId="77777777" w:rsidR="003F2DCB" w:rsidRDefault="003F2DCB" w:rsidP="003F2DCB">
      <w:pPr>
        <w:pStyle w:val="PL"/>
        <w:spacing w:line="0" w:lineRule="atLeast"/>
        <w:rPr>
          <w:ins w:id="305" w:author="Ericsson User" w:date="2020-10-22T11:05:00Z"/>
          <w:noProof w:val="0"/>
          <w:snapToGrid w:val="0"/>
        </w:rPr>
      </w:pPr>
    </w:p>
    <w:p w14:paraId="027592DD" w14:textId="77777777" w:rsidR="003F2DCB" w:rsidRPr="00D629EF" w:rsidRDefault="003F2DCB" w:rsidP="003F2DCB">
      <w:pPr>
        <w:pStyle w:val="PL"/>
        <w:spacing w:line="0" w:lineRule="atLeast"/>
        <w:rPr>
          <w:ins w:id="306" w:author="Ericsson User" w:date="2020-10-22T11:05:00Z"/>
          <w:noProof w:val="0"/>
          <w:snapToGrid w:val="0"/>
        </w:rPr>
      </w:pPr>
      <w:ins w:id="307" w:author="Ericsson User" w:date="2020-10-22T11:05:00Z">
        <w:r w:rsidRPr="009C10F5">
          <w:rPr>
            <w:noProof w:val="0"/>
            <w:snapToGrid w:val="0"/>
          </w:rPr>
          <w:t>QoSFlows-to-be-forwarded-List</w:t>
        </w:r>
        <w:r w:rsidRPr="00D629EF">
          <w:rPr>
            <w:noProof w:val="0"/>
            <w:snapToGrid w:val="0"/>
          </w:rPr>
          <w:t xml:space="preserve">::= SEQUENCE (SIZE(1.. </w:t>
        </w:r>
        <w:r w:rsidRPr="009C10F5">
          <w:rPr>
            <w:noProof w:val="0"/>
            <w:snapToGrid w:val="0"/>
          </w:rPr>
          <w:t>maxnoofQoSflows</w:t>
        </w:r>
        <w:r w:rsidRPr="00D629EF">
          <w:rPr>
            <w:noProof w:val="0"/>
            <w:snapToGrid w:val="0"/>
          </w:rPr>
          <w:t xml:space="preserve">)) OF </w:t>
        </w:r>
        <w:r w:rsidRPr="009C10F5">
          <w:rPr>
            <w:noProof w:val="0"/>
            <w:snapToGrid w:val="0"/>
          </w:rPr>
          <w:t>QoSFlows-to-be-forwarded-</w:t>
        </w:r>
        <w:r>
          <w:rPr>
            <w:noProof w:val="0"/>
            <w:snapToGrid w:val="0"/>
          </w:rPr>
          <w:t>Item</w:t>
        </w:r>
      </w:ins>
    </w:p>
    <w:p w14:paraId="738FDCCF" w14:textId="77777777" w:rsidR="003F2DCB" w:rsidRPr="00D629EF" w:rsidRDefault="003F2DCB" w:rsidP="003F2DCB">
      <w:pPr>
        <w:pStyle w:val="PL"/>
        <w:spacing w:line="0" w:lineRule="atLeast"/>
        <w:rPr>
          <w:ins w:id="308" w:author="Ericsson User" w:date="2020-10-22T11:05:00Z"/>
          <w:noProof w:val="0"/>
          <w:snapToGrid w:val="0"/>
        </w:rPr>
      </w:pPr>
    </w:p>
    <w:p w14:paraId="7116E333" w14:textId="77777777" w:rsidR="003F2DCB" w:rsidRPr="00D629EF" w:rsidRDefault="003F2DCB" w:rsidP="003F2DCB">
      <w:pPr>
        <w:pStyle w:val="PL"/>
        <w:spacing w:line="0" w:lineRule="atLeast"/>
        <w:rPr>
          <w:ins w:id="309" w:author="Ericsson User" w:date="2020-10-22T11:05:00Z"/>
          <w:noProof w:val="0"/>
          <w:snapToGrid w:val="0"/>
        </w:rPr>
      </w:pPr>
      <w:ins w:id="310" w:author="Ericsson User" w:date="2020-10-22T11:05:00Z">
        <w:r w:rsidRPr="009C10F5">
          <w:rPr>
            <w:noProof w:val="0"/>
            <w:snapToGrid w:val="0"/>
          </w:rPr>
          <w:t>QoSFlows-to-be-forwarded-Item</w:t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::=</w:t>
        </w:r>
        <w:r w:rsidRPr="00D629EF">
          <w:rPr>
            <w:noProof w:val="0"/>
            <w:snapToGrid w:val="0"/>
          </w:rPr>
          <w:tab/>
          <w:t>SEQUENCE {</w:t>
        </w:r>
      </w:ins>
    </w:p>
    <w:p w14:paraId="1616FFB6" w14:textId="77777777" w:rsidR="003F2DCB" w:rsidRPr="00D629EF" w:rsidRDefault="003F2DCB" w:rsidP="003F2DCB">
      <w:pPr>
        <w:pStyle w:val="PL"/>
        <w:spacing w:line="0" w:lineRule="atLeast"/>
        <w:rPr>
          <w:ins w:id="311" w:author="Ericsson User" w:date="2020-10-22T11:05:00Z"/>
          <w:noProof w:val="0"/>
          <w:snapToGrid w:val="0"/>
        </w:rPr>
      </w:pPr>
      <w:ins w:id="312" w:author="Ericsson User" w:date="2020-10-22T11:05:00Z">
        <w:r w:rsidRPr="00D629EF">
          <w:rPr>
            <w:noProof w:val="0"/>
            <w:snapToGrid w:val="0"/>
          </w:rPr>
          <w:tab/>
        </w:r>
        <w:r w:rsidRPr="00D629EF">
          <w:rPr>
            <w:snapToGrid w:val="0"/>
          </w:rPr>
          <w:t>qoS-Flow-Identifier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QoS-Flow-Identifier,</w:t>
        </w:r>
      </w:ins>
    </w:p>
    <w:p w14:paraId="0B5C970D" w14:textId="77777777" w:rsidR="003F2DCB" w:rsidRPr="00D629EF" w:rsidRDefault="003F2DCB" w:rsidP="003F2DCB">
      <w:pPr>
        <w:pStyle w:val="PL"/>
        <w:spacing w:line="0" w:lineRule="atLeast"/>
        <w:rPr>
          <w:ins w:id="313" w:author="Ericsson User" w:date="2020-10-22T11:05:00Z"/>
          <w:noProof w:val="0"/>
          <w:snapToGrid w:val="0"/>
        </w:rPr>
      </w:pPr>
      <w:ins w:id="314" w:author="Ericsson User" w:date="2020-10-22T11:05:00Z">
        <w:r w:rsidRPr="00D629EF">
          <w:rPr>
            <w:noProof w:val="0"/>
            <w:snapToGrid w:val="0"/>
          </w:rPr>
          <w:tab/>
          <w:t>iE-Extensions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ProtocolExtensionContainer { { </w:t>
        </w:r>
        <w:r w:rsidRPr="009C10F5">
          <w:rPr>
            <w:noProof w:val="0"/>
            <w:snapToGrid w:val="0"/>
          </w:rPr>
          <w:t>QoSFlows-to-be-forwarded-Item</w:t>
        </w:r>
        <w:r w:rsidRPr="00D629EF">
          <w:rPr>
            <w:noProof w:val="0"/>
            <w:snapToGrid w:val="0"/>
          </w:rPr>
          <w:t>-ExtIEs } }</w:t>
        </w:r>
        <w:r w:rsidRPr="00D629EF">
          <w:rPr>
            <w:noProof w:val="0"/>
            <w:snapToGrid w:val="0"/>
          </w:rPr>
          <w:tab/>
          <w:t>OPTIONAL,</w:t>
        </w:r>
      </w:ins>
    </w:p>
    <w:p w14:paraId="7A1B8E75" w14:textId="77777777" w:rsidR="003F2DCB" w:rsidRPr="00D629EF" w:rsidRDefault="003F2DCB" w:rsidP="003F2DCB">
      <w:pPr>
        <w:pStyle w:val="PL"/>
        <w:spacing w:line="0" w:lineRule="atLeast"/>
        <w:rPr>
          <w:ins w:id="315" w:author="Ericsson User" w:date="2020-10-22T11:05:00Z"/>
          <w:noProof w:val="0"/>
          <w:snapToGrid w:val="0"/>
        </w:rPr>
      </w:pPr>
      <w:ins w:id="316" w:author="Ericsson User" w:date="2020-10-22T11:05:00Z">
        <w:r w:rsidRPr="00D629EF">
          <w:rPr>
            <w:noProof w:val="0"/>
            <w:snapToGrid w:val="0"/>
          </w:rPr>
          <w:tab/>
          <w:t>...</w:t>
        </w:r>
      </w:ins>
    </w:p>
    <w:p w14:paraId="0E351C50" w14:textId="77777777" w:rsidR="003F2DCB" w:rsidRPr="00D629EF" w:rsidRDefault="003F2DCB" w:rsidP="003F2DCB">
      <w:pPr>
        <w:pStyle w:val="PL"/>
        <w:spacing w:line="0" w:lineRule="atLeast"/>
        <w:rPr>
          <w:ins w:id="317" w:author="Ericsson User" w:date="2020-10-22T11:05:00Z"/>
          <w:noProof w:val="0"/>
          <w:snapToGrid w:val="0"/>
        </w:rPr>
      </w:pPr>
      <w:ins w:id="318" w:author="Ericsson User" w:date="2020-10-22T11:05:00Z">
        <w:r w:rsidRPr="00D629EF">
          <w:rPr>
            <w:noProof w:val="0"/>
            <w:snapToGrid w:val="0"/>
          </w:rPr>
          <w:t>}</w:t>
        </w:r>
      </w:ins>
    </w:p>
    <w:p w14:paraId="268BDBA4" w14:textId="77777777" w:rsidR="003F2DCB" w:rsidRPr="00D629EF" w:rsidRDefault="003F2DCB" w:rsidP="003F2DCB">
      <w:pPr>
        <w:pStyle w:val="PL"/>
        <w:spacing w:line="0" w:lineRule="atLeast"/>
        <w:rPr>
          <w:ins w:id="319" w:author="Ericsson User" w:date="2020-10-22T11:05:00Z"/>
          <w:noProof w:val="0"/>
          <w:snapToGrid w:val="0"/>
        </w:rPr>
      </w:pPr>
    </w:p>
    <w:p w14:paraId="5E75ED5B" w14:textId="77777777" w:rsidR="003F2DCB" w:rsidRPr="00D629EF" w:rsidRDefault="003F2DCB" w:rsidP="003F2DCB">
      <w:pPr>
        <w:pStyle w:val="PL"/>
        <w:spacing w:line="0" w:lineRule="atLeast"/>
        <w:rPr>
          <w:ins w:id="320" w:author="Ericsson User" w:date="2020-10-22T11:05:00Z"/>
          <w:noProof w:val="0"/>
          <w:snapToGrid w:val="0"/>
        </w:rPr>
      </w:pPr>
      <w:ins w:id="321" w:author="Ericsson User" w:date="2020-10-22T11:05:00Z">
        <w:r w:rsidRPr="009C10F5">
          <w:rPr>
            <w:noProof w:val="0"/>
            <w:snapToGrid w:val="0"/>
          </w:rPr>
          <w:t>QoSFlows-to-be-forwarded-Item</w:t>
        </w:r>
        <w:r w:rsidRPr="00D629EF">
          <w:rPr>
            <w:noProof w:val="0"/>
            <w:snapToGrid w:val="0"/>
          </w:rPr>
          <w:t>-ExtIEs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E1AP-PROTOCOL-EXTENSION ::= {</w:t>
        </w:r>
      </w:ins>
    </w:p>
    <w:p w14:paraId="6D1FA089" w14:textId="77777777" w:rsidR="003F2DCB" w:rsidRPr="00D629EF" w:rsidRDefault="003F2DCB" w:rsidP="003F2DCB">
      <w:pPr>
        <w:pStyle w:val="PL"/>
        <w:spacing w:line="0" w:lineRule="atLeast"/>
        <w:rPr>
          <w:ins w:id="322" w:author="Ericsson User" w:date="2020-10-22T11:05:00Z"/>
          <w:noProof w:val="0"/>
          <w:snapToGrid w:val="0"/>
        </w:rPr>
      </w:pPr>
      <w:ins w:id="323" w:author="Ericsson User" w:date="2020-10-22T11:05:00Z">
        <w:r w:rsidRPr="00D629EF">
          <w:rPr>
            <w:noProof w:val="0"/>
            <w:snapToGrid w:val="0"/>
          </w:rPr>
          <w:tab/>
          <w:t>...</w:t>
        </w:r>
      </w:ins>
    </w:p>
    <w:p w14:paraId="50A64770" w14:textId="08718031" w:rsidR="006D1756" w:rsidRPr="00D629EF" w:rsidRDefault="003F2DCB" w:rsidP="006D1756">
      <w:pPr>
        <w:pStyle w:val="PL"/>
        <w:spacing w:line="0" w:lineRule="atLeast"/>
        <w:rPr>
          <w:noProof w:val="0"/>
          <w:snapToGrid w:val="0"/>
        </w:rPr>
      </w:pPr>
      <w:ins w:id="324" w:author="Ericsson User" w:date="2020-10-22T11:05:00Z">
        <w:r w:rsidRPr="00D629EF">
          <w:rPr>
            <w:noProof w:val="0"/>
            <w:snapToGrid w:val="0"/>
          </w:rPr>
          <w:t>}</w:t>
        </w:r>
      </w:ins>
    </w:p>
    <w:p w14:paraId="649EA8C2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</w:p>
    <w:p w14:paraId="35BD08FF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300EF568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8E9574B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AC6C125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75EC8DAB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03C22D" w14:textId="77777777" w:rsidR="006D1756" w:rsidRPr="00D629EF" w:rsidRDefault="006D1756" w:rsidP="006D175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2832E4" w14:textId="77777777" w:rsidR="006D1756" w:rsidRDefault="006D1756" w:rsidP="00032C60">
      <w:pPr>
        <w:pStyle w:val="FirstChange"/>
        <w:rPr>
          <w:b/>
          <w:color w:val="auto"/>
        </w:rPr>
      </w:pPr>
    </w:p>
    <w:p w14:paraId="15C4B04F" w14:textId="77777777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671F7A4D" w14:textId="77777777" w:rsidR="006534D7" w:rsidRPr="00D629EF" w:rsidRDefault="006534D7" w:rsidP="006534D7">
      <w:pPr>
        <w:pStyle w:val="Heading3"/>
      </w:pPr>
      <w:bookmarkStart w:id="325" w:name="_Toc20955686"/>
      <w:bookmarkStart w:id="326" w:name="_Toc29461129"/>
      <w:bookmarkStart w:id="327" w:name="_Toc29505861"/>
      <w:bookmarkStart w:id="328" w:name="_Toc36556386"/>
      <w:bookmarkStart w:id="329" w:name="_Toc45881873"/>
      <w:bookmarkStart w:id="330" w:name="_Toc51852514"/>
      <w:r w:rsidRPr="00D629EF">
        <w:lastRenderedPageBreak/>
        <w:t>9.4.7</w:t>
      </w:r>
      <w:r w:rsidRPr="00D629EF"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</w:p>
    <w:p w14:paraId="3DA3D35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0EF4B4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27D61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4DB88E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6ADE4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32FFB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88866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B996B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7B4287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580B87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063099C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118808C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AC5E84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56CBCC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79378C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F8D83F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30CAF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8C2906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5B2B0D0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1D9F62D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069FACC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6B3D32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BB8C4A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6A5E198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074E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54BC04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3BDB49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C5646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A9F76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D84C3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693C5A3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4B5EA1C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08709A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62DA25A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5E3251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5612269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115F3CC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0DAB9AE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B62460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5424E6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26B8825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0F6D6BA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3C869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6A73AB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727CF29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3E7363D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6BCB33C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6D8D79D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6787D0F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6069A0C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F49B979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A5D4639" w14:textId="77777777" w:rsidR="006534D7" w:rsidRPr="005C2B6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475BEEC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CE4C5C7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5F842993" w14:textId="77777777" w:rsidR="006534D7" w:rsidRDefault="006534D7" w:rsidP="00653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6C3BD4C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4E5EB11B" w14:textId="77777777" w:rsidR="006534D7" w:rsidRPr="00340237" w:rsidRDefault="006534D7" w:rsidP="006534D7">
      <w:pPr>
        <w:pStyle w:val="PL"/>
        <w:rPr>
          <w:snapToGrid w:val="0"/>
        </w:rPr>
      </w:pPr>
      <w:bookmarkStart w:id="331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331"/>
    <w:p w14:paraId="21BD385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3275225" w14:textId="77777777" w:rsidR="006534D7" w:rsidRPr="00D629EF" w:rsidRDefault="006534D7" w:rsidP="006534D7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6874EE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EAB8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AE4222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A2C077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27367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619C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0BA944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0D6643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BCF93A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6561642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644C4CB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E28D25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5F1937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6568A90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B2A30A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1C99B48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FAFD06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6DAB0B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EBA709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17F14D8" w14:textId="77777777" w:rsidR="006534D7" w:rsidRPr="00D629EF" w:rsidRDefault="006534D7" w:rsidP="006534D7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34F8C31" w14:textId="77777777" w:rsidR="006534D7" w:rsidRPr="00D629EF" w:rsidRDefault="006534D7" w:rsidP="006534D7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DC218F4" w14:textId="77777777" w:rsidR="006534D7" w:rsidRDefault="006534D7" w:rsidP="006534D7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A442AB8" w14:textId="77777777" w:rsidR="006534D7" w:rsidRDefault="006534D7" w:rsidP="006534D7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427CC22" w14:textId="77777777" w:rsidR="006534D7" w:rsidRDefault="006534D7" w:rsidP="006534D7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5CEEE6C" w14:textId="77777777" w:rsidR="006534D7" w:rsidRDefault="006534D7" w:rsidP="006534D7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2C2A283F" w14:textId="640A7052" w:rsidR="003F2DCB" w:rsidRDefault="006534D7" w:rsidP="003F2DCB">
      <w:pPr>
        <w:pStyle w:val="PL"/>
        <w:rPr>
          <w:ins w:id="332" w:author="Ericsson User" w:date="2020-10-22T11:05:00Z"/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  <w:ins w:id="333" w:author="Ericsson User" w:date="2020-10-22T11:05:00Z">
        <w:r w:rsidR="003F2DCB" w:rsidRPr="003F2DCB">
          <w:rPr>
            <w:snapToGrid w:val="0"/>
          </w:rPr>
          <w:t xml:space="preserve"> </w:t>
        </w:r>
      </w:ins>
    </w:p>
    <w:p w14:paraId="4997DE41" w14:textId="6856C683" w:rsidR="001A315C" w:rsidRPr="00D629EF" w:rsidRDefault="003F2DCB" w:rsidP="003F2DCB">
      <w:pPr>
        <w:pStyle w:val="PL"/>
        <w:rPr>
          <w:snapToGrid w:val="0"/>
        </w:rPr>
      </w:pPr>
      <w:ins w:id="334" w:author="Ericsson User" w:date="2020-10-22T11:05:00Z">
        <w:r w:rsidRPr="00032C60">
          <w:rPr>
            <w:noProof w:val="0"/>
            <w:snapToGrid w:val="0"/>
          </w:rPr>
          <w:t>maxnoofDataForwardTunnels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snapToGrid w:val="0"/>
          </w:rPr>
          <w:t xml:space="preserve">INTEGER ::= </w:t>
        </w:r>
        <w:r>
          <w:rPr>
            <w:snapToGrid w:val="0"/>
          </w:rPr>
          <w:t>16</w:t>
        </w:r>
      </w:ins>
    </w:p>
    <w:p w14:paraId="49D07CB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5E4CF495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494FE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6744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A9F98B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8D70F0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6E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75B11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018154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66F50EA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6240BA3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834D91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E797D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5CAEDC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75104CA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0D594AF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59E4E8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5379E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11D9F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207CC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0369EF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A7C30B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966641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781A2D8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1F5275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97A61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26F8165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167E0A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7C771C7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08AE0D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6ADF43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2232D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A84A32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7D737E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BE9BB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5678B5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058C7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08ECEC6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0436066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79FA4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327E9C0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E3598E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938C6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21536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2E06E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6E91BA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7D750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A475B6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E8A3B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8217EE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080EFA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1A727A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44A862F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AEA8E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3734BD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59316D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5833F4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C494BC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2ECAC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4CA515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423E1D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F9CE0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606EF2A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B5F5D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34810BD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55B034A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63E20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155D2B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482110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0CD4CD5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AD6E74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173C37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11DC3C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7DECA18D" w14:textId="77777777" w:rsidR="006534D7" w:rsidRPr="00D629EF" w:rsidRDefault="006534D7" w:rsidP="006534D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9FE97FA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195878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6263B6C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2668D40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1E9BE10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5D15598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7189DE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266DBB06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AAC9970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A8749BC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24884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B8D544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7E7EA8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671C639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725034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71FA89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38B88C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0B0BB947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5BCF90F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44FA1C9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A27AF29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6F779DB8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AEA9646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7493F423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B09D47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73285C26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6E64214D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125E7EC9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4E32A99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8A0745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E9B5AAA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78F1DC4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719DB78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4A95FD5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77241FC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FE52D0E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5FE3871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14C83666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5FDB976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64B6A83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641EA40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9C457BD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C66DA3A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10CEEAE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D16F8FC" w14:textId="77777777" w:rsidR="006534D7" w:rsidRPr="00561D98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255ABD8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2526BA8B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9CF24A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7ABF44A2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6B8ECB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lastRenderedPageBreak/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4F5F1275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0D53FFC1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6A873C2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611B37A6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C32BDD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1A98F1C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0E4136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8C8C4A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692D5F5C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CB02FB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E22D9B7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072CB3" w14:textId="77777777" w:rsidR="006534D7" w:rsidRDefault="006534D7" w:rsidP="00653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04ACC76" w14:textId="77777777" w:rsidR="006534D7" w:rsidRPr="00340237" w:rsidRDefault="006534D7" w:rsidP="006534D7">
      <w:pPr>
        <w:pStyle w:val="PL"/>
        <w:rPr>
          <w:snapToGrid w:val="0"/>
        </w:rPr>
      </w:pPr>
      <w:bookmarkStart w:id="33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35"/>
    <w:p w14:paraId="5092810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6C6C0DF" w14:textId="67A46C6C" w:rsidR="003F2DCB" w:rsidRDefault="006534D7" w:rsidP="003F2DCB">
      <w:pPr>
        <w:pStyle w:val="PL"/>
        <w:spacing w:line="0" w:lineRule="atLeast"/>
        <w:rPr>
          <w:ins w:id="336" w:author="Ericsson User" w:date="2020-10-22T11:05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  <w:ins w:id="337" w:author="Ericsson User" w:date="2020-10-22T11:05:00Z">
        <w:r w:rsidR="003F2DCB" w:rsidRPr="003F2DCB">
          <w:rPr>
            <w:noProof w:val="0"/>
            <w:snapToGrid w:val="0"/>
          </w:rPr>
          <w:t xml:space="preserve"> </w:t>
        </w:r>
      </w:ins>
    </w:p>
    <w:p w14:paraId="61E1DCD6" w14:textId="77777777" w:rsidR="003F2DCB" w:rsidRDefault="003F2DCB" w:rsidP="003F2DCB">
      <w:pPr>
        <w:pStyle w:val="PL"/>
        <w:spacing w:line="0" w:lineRule="atLeast"/>
        <w:rPr>
          <w:ins w:id="338" w:author="Ericsson User" w:date="2020-10-22T11:05:00Z"/>
          <w:noProof w:val="0"/>
          <w:snapToGrid w:val="0"/>
        </w:rPr>
      </w:pPr>
      <w:ins w:id="339" w:author="Ericsson User" w:date="2020-10-22T11:05:00Z">
        <w:r>
          <w:rPr>
            <w:noProof w:val="0"/>
            <w:snapToGrid w:val="0"/>
          </w:rPr>
          <w:t>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>ProtocolIE-ID ::=</w:t>
        </w:r>
        <w:r>
          <w:rPr>
            <w:noProof w:val="0"/>
            <w:snapToGrid w:val="0"/>
          </w:rPr>
          <w:t xml:space="preserve"> xxx</w:t>
        </w:r>
      </w:ins>
    </w:p>
    <w:p w14:paraId="1F6D42FD" w14:textId="30E1F5EE" w:rsidR="003F2DCB" w:rsidRDefault="003F2DCB" w:rsidP="003F2DCB">
      <w:pPr>
        <w:pStyle w:val="PL"/>
        <w:spacing w:line="0" w:lineRule="atLeast"/>
        <w:rPr>
          <w:noProof w:val="0"/>
          <w:snapToGrid w:val="0"/>
        </w:rPr>
      </w:pPr>
      <w:ins w:id="340" w:author="Ericsson User" w:date="2020-10-22T11:05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DL-Data-Forwarding-Information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>ProtocolIE-ID ::=</w:t>
        </w:r>
        <w:r>
          <w:rPr>
            <w:noProof w:val="0"/>
            <w:snapToGrid w:val="0"/>
          </w:rPr>
          <w:t xml:space="preserve"> yyy</w:t>
        </w:r>
      </w:ins>
    </w:p>
    <w:p w14:paraId="10F20A85" w14:textId="6D513864" w:rsidR="00347D76" w:rsidRDefault="00347D76" w:rsidP="006534D7">
      <w:pPr>
        <w:pStyle w:val="PL"/>
        <w:spacing w:line="0" w:lineRule="atLeast"/>
        <w:rPr>
          <w:noProof w:val="0"/>
          <w:snapToGrid w:val="0"/>
        </w:rPr>
      </w:pPr>
    </w:p>
    <w:p w14:paraId="3DAFAA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29A1C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33090D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9311C09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37FE0" w14:textId="77777777" w:rsidR="004C3F2D" w:rsidRDefault="004C3F2D">
      <w:r>
        <w:separator/>
      </w:r>
    </w:p>
  </w:endnote>
  <w:endnote w:type="continuationSeparator" w:id="0">
    <w:p w14:paraId="465C0D48" w14:textId="77777777" w:rsidR="004C3F2D" w:rsidRDefault="004C3F2D">
      <w:r>
        <w:continuationSeparator/>
      </w:r>
    </w:p>
  </w:endnote>
  <w:endnote w:type="continuationNotice" w:id="1">
    <w:p w14:paraId="5DBA7EB6" w14:textId="77777777" w:rsidR="004C3F2D" w:rsidRDefault="004C3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F9012" w14:textId="77777777" w:rsidR="004C3F2D" w:rsidRDefault="004C3F2D">
      <w:r>
        <w:separator/>
      </w:r>
    </w:p>
  </w:footnote>
  <w:footnote w:type="continuationSeparator" w:id="0">
    <w:p w14:paraId="2A0E7798" w14:textId="77777777" w:rsidR="004C3F2D" w:rsidRDefault="004C3F2D">
      <w:r>
        <w:continuationSeparator/>
      </w:r>
    </w:p>
  </w:footnote>
  <w:footnote w:type="continuationNotice" w:id="1">
    <w:p w14:paraId="3C39E757" w14:textId="77777777" w:rsidR="004C3F2D" w:rsidRDefault="004C3F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850EE" w:rsidRDefault="002850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850EE" w:rsidRDefault="00285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850EE" w:rsidRDefault="002850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850EE" w:rsidRDefault="00285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3F2D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2715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255071-1EEA-4BB0-9814-96017399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3093</TotalTime>
  <Pages>32</Pages>
  <Words>10973</Words>
  <Characters>62550</Characters>
  <Application>Microsoft Office Word</Application>
  <DocSecurity>0</DocSecurity>
  <Lines>521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</cp:revision>
  <cp:lastPrinted>1900-01-01T08:00:00Z</cp:lastPrinted>
  <dcterms:created xsi:type="dcterms:W3CDTF">2019-05-17T17:36:00Z</dcterms:created>
  <dcterms:modified xsi:type="dcterms:W3CDTF">2020-10-23T00:35:00Z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